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054" w:rsidRDefault="000959D6" w:rsidP="003E77B1">
      <w:pPr>
        <w:ind w:firstLine="397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70FDC9F" wp14:editId="668FBFD0">
                <wp:simplePos x="0" y="0"/>
                <wp:positionH relativeFrom="column">
                  <wp:posOffset>3559636</wp:posOffset>
                </wp:positionH>
                <wp:positionV relativeFrom="paragraph">
                  <wp:posOffset>-227401</wp:posOffset>
                </wp:positionV>
                <wp:extent cx="2988945" cy="2876811"/>
                <wp:effectExtent l="0" t="0" r="20955" b="19050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945" cy="2876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EC0" w:rsidRDefault="00825EC0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Να διατηρηθεί μέχρι 31-12-201</w:t>
                            </w:r>
                            <w:r w:rsidR="00E626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  <w:p w:rsidR="00825EC0" w:rsidRDefault="00825EC0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947639" w:rsidRPr="004A53CE" w:rsidRDefault="00964A5C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Σπάρτη, </w:t>
                            </w:r>
                            <w:r w:rsidR="00547347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05 </w:t>
                            </w:r>
                            <w:r w:rsidR="002808DE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Ιουλίου </w:t>
                            </w:r>
                            <w:r w:rsidR="00E626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2016</w:t>
                            </w:r>
                          </w:p>
                          <w:p w:rsidR="00947639" w:rsidRPr="004A53CE" w:rsidRDefault="00947639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947639" w:rsidRPr="004A53CE" w:rsidRDefault="00947639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4A53CE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Αριθ. </w:t>
                            </w:r>
                            <w:proofErr w:type="spellStart"/>
                            <w:r w:rsidRPr="004A53CE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πρωτ</w:t>
                            </w:r>
                            <w:proofErr w:type="spellEnd"/>
                            <w:r w:rsidRPr="004A53CE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.: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626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Φ.</w:t>
                            </w:r>
                            <w:r w:rsidR="00547347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11.2</w:t>
                            </w:r>
                            <w:r w:rsidR="00547347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/43</w:t>
                            </w:r>
                            <w:r w:rsid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34</w:t>
                            </w:r>
                            <w:r w:rsidR="00E626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A53CE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947639" w:rsidRPr="004A53CE" w:rsidRDefault="00947639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947639" w:rsidRPr="004A53CE" w:rsidRDefault="00947639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947639" w:rsidRDefault="00547347" w:rsidP="00947639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ΠΡΟΣ</w:t>
                            </w:r>
                          </w:p>
                          <w:p w:rsidR="00547347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Διεύθυνση Διοίκησης Προσωπικού Β/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θμιας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Εκπ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σης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/Τμήμα Γ΄</w:t>
                            </w:r>
                          </w:p>
                          <w:p w:rsidR="000959D6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0959D6" w:rsidRPr="00547347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dprb5@minedu.gov.gr</w:t>
                            </w:r>
                          </w:p>
                          <w:p w:rsidR="007B06E7" w:rsidRDefault="007B06E7" w:rsidP="00947639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959D6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ΚΟΙΝ.:</w:t>
                            </w:r>
                          </w:p>
                          <w:p w:rsidR="000959D6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Περιφερειακή Δ/</w:t>
                            </w:r>
                            <w:proofErr w:type="spellStart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νση</w:t>
                            </w:r>
                            <w:proofErr w:type="spellEnd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Εκπ</w:t>
                            </w:r>
                            <w:proofErr w:type="spellEnd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σης</w:t>
                            </w:r>
                            <w:proofErr w:type="spellEnd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Πελ</w:t>
                            </w:r>
                            <w:proofErr w:type="spellEnd"/>
                            <w:r w:rsidRPr="000959D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/νήσου</w:t>
                            </w:r>
                          </w:p>
                          <w:p w:rsidR="000959D6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2. Περιφερειακές Δ/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νσεις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Εκπ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σης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Χώρας</w:t>
                            </w:r>
                          </w:p>
                          <w:p w:rsidR="000959D6" w:rsidRPr="000959D6" w:rsidRDefault="000959D6" w:rsidP="00947639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3. Δ/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νσεις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Δ/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θμιας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Εκπ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σης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Χώρας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FDC9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80.3pt;margin-top:-17.9pt;width:235.35pt;height:226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" strokecolor="white">
                <v:textbox>
                  <w:txbxContent>
                    <w:p w:rsidR="00825EC0" w:rsidRDefault="00825EC0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Να διατηρηθεί μέχρι 31-12-201</w:t>
                      </w:r>
                      <w:r w:rsidR="00E626CD">
                        <w:rPr>
                          <w:rFonts w:ascii="Verdana" w:hAnsi="Verdana"/>
                          <w:sz w:val="20"/>
                          <w:szCs w:val="20"/>
                        </w:rPr>
                        <w:t>8</w:t>
                      </w:r>
                    </w:p>
                    <w:p w:rsidR="00825EC0" w:rsidRDefault="00825EC0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947639" w:rsidRPr="004A53CE" w:rsidRDefault="00964A5C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Σπάρτη, </w:t>
                      </w:r>
                      <w:r w:rsidR="00547347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05 </w:t>
                      </w:r>
                      <w:r w:rsidR="002808DE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Ιουλίου </w:t>
                      </w:r>
                      <w:r w:rsidR="00E626CD">
                        <w:rPr>
                          <w:rFonts w:ascii="Verdana" w:hAnsi="Verdana"/>
                          <w:sz w:val="20"/>
                          <w:szCs w:val="20"/>
                        </w:rPr>
                        <w:t>2016</w:t>
                      </w:r>
                    </w:p>
                    <w:p w:rsidR="00947639" w:rsidRPr="004A53CE" w:rsidRDefault="00947639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947639" w:rsidRPr="004A53CE" w:rsidRDefault="00947639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4A53CE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Αριθ. </w:t>
                      </w:r>
                      <w:proofErr w:type="spellStart"/>
                      <w:r w:rsidRPr="004A53CE">
                        <w:rPr>
                          <w:rFonts w:ascii="Verdana" w:hAnsi="Verdana"/>
                          <w:sz w:val="20"/>
                          <w:szCs w:val="20"/>
                        </w:rPr>
                        <w:t>πρωτ</w:t>
                      </w:r>
                      <w:proofErr w:type="spellEnd"/>
                      <w:r w:rsidRPr="004A53CE">
                        <w:rPr>
                          <w:rFonts w:ascii="Verdana" w:hAnsi="Verdana"/>
                          <w:sz w:val="20"/>
                          <w:szCs w:val="20"/>
                        </w:rPr>
                        <w:t>.: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 w:rsidR="00E626CD">
                        <w:rPr>
                          <w:rFonts w:ascii="Verdana" w:hAnsi="Verdana"/>
                          <w:sz w:val="20"/>
                          <w:szCs w:val="20"/>
                        </w:rPr>
                        <w:t>Φ.</w:t>
                      </w:r>
                      <w:r w:rsidR="00547347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 w:rsidR="000959D6">
                        <w:rPr>
                          <w:rFonts w:ascii="Verdana" w:hAnsi="Verdana"/>
                          <w:sz w:val="20"/>
                          <w:szCs w:val="20"/>
                        </w:rPr>
                        <w:t>11.2</w:t>
                      </w:r>
                      <w:r w:rsidR="00547347">
                        <w:rPr>
                          <w:rFonts w:ascii="Verdana" w:hAnsi="Verdana"/>
                          <w:sz w:val="20"/>
                          <w:szCs w:val="20"/>
                        </w:rPr>
                        <w:t>/43</w:t>
                      </w:r>
                      <w:r w:rsidR="000959D6">
                        <w:rPr>
                          <w:rFonts w:ascii="Verdana" w:hAnsi="Verdana"/>
                          <w:sz w:val="20"/>
                          <w:szCs w:val="20"/>
                        </w:rPr>
                        <w:t>34</w:t>
                      </w:r>
                      <w:r w:rsidR="00E626CD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 w:rsidRPr="004A53CE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947639" w:rsidRPr="004A53CE" w:rsidRDefault="00947639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947639" w:rsidRPr="004A53CE" w:rsidRDefault="00947639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947639" w:rsidRDefault="00547347" w:rsidP="00947639">
                      <w:pPr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ΠΡΟΣ</w:t>
                      </w:r>
                    </w:p>
                    <w:p w:rsidR="00547347" w:rsidRDefault="000959D6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Διεύθυνση Διοίκησης Προσωπικού Β/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θμιας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Εκπ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σης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/Τμήμα Γ΄</w:t>
                      </w:r>
                    </w:p>
                    <w:p w:rsidR="000959D6" w:rsidRDefault="000959D6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0959D6" w:rsidRPr="00547347" w:rsidRDefault="000959D6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dprb5@minedu.gov.gr</w:t>
                      </w:r>
                    </w:p>
                    <w:p w:rsidR="007B06E7" w:rsidRDefault="007B06E7" w:rsidP="00947639">
                      <w:pPr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:rsidR="000959D6" w:rsidRDefault="000959D6" w:rsidP="00947639">
                      <w:pPr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ΚΟΙΝ.:</w:t>
                      </w:r>
                    </w:p>
                    <w:p w:rsidR="000959D6" w:rsidRDefault="000959D6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1. </w:t>
                      </w:r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Περιφερειακή Δ/</w:t>
                      </w:r>
                      <w:proofErr w:type="spellStart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νση</w:t>
                      </w:r>
                      <w:proofErr w:type="spellEnd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Εκπ</w:t>
                      </w:r>
                      <w:proofErr w:type="spellEnd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σης</w:t>
                      </w:r>
                      <w:proofErr w:type="spellEnd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Πελ</w:t>
                      </w:r>
                      <w:proofErr w:type="spellEnd"/>
                      <w:r w:rsidRPr="000959D6">
                        <w:rPr>
                          <w:rFonts w:ascii="Verdana" w:hAnsi="Verdana"/>
                          <w:sz w:val="20"/>
                          <w:szCs w:val="20"/>
                        </w:rPr>
                        <w:t>/νήσου</w:t>
                      </w:r>
                    </w:p>
                    <w:p w:rsidR="000959D6" w:rsidRDefault="000959D6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2. Περιφερειακές Δ/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νσεις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Εκπ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σης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Χώρας</w:t>
                      </w:r>
                    </w:p>
                    <w:p w:rsidR="000959D6" w:rsidRPr="000959D6" w:rsidRDefault="000959D6" w:rsidP="00947639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3. Δ/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νσεις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Δ/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θμιας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Εκπ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σης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Χώρας</w:t>
                      </w:r>
                    </w:p>
                  </w:txbxContent>
                </v:textbox>
              </v:shape>
            </w:pict>
          </mc:Fallback>
        </mc:AlternateContent>
      </w:r>
      <w:r w:rsidR="001E3745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771A6A" wp14:editId="113D2416">
                <wp:simplePos x="0" y="0"/>
                <wp:positionH relativeFrom="column">
                  <wp:posOffset>-198377</wp:posOffset>
                </wp:positionH>
                <wp:positionV relativeFrom="paragraph">
                  <wp:posOffset>-226426</wp:posOffset>
                </wp:positionV>
                <wp:extent cx="3444875" cy="3298572"/>
                <wp:effectExtent l="0" t="0" r="22225" b="16510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3298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C92" w:rsidRDefault="00674C92" w:rsidP="00674C92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 xml:space="preserve">      </w:t>
                            </w:r>
                            <w:r>
                              <w:t xml:space="preserve">               </w:t>
                            </w:r>
                            <w:r w:rsidRPr="005A5A6E">
                              <w:t xml:space="preserve">  </w:t>
                            </w:r>
                            <w:r>
                              <w:t xml:space="preserve">        </w:t>
                            </w:r>
                            <w:r w:rsidRPr="005A5A6E">
                              <w:rPr>
                                <w:noProof/>
                              </w:rPr>
                              <w:t xml:space="preserve"> </w:t>
                            </w:r>
                            <w:r w:rsidR="000D4E89">
                              <w:rPr>
                                <w:noProof/>
                              </w:rPr>
                              <w:t xml:space="preserve">  </w:t>
                            </w:r>
                            <w:r w:rsidR="001C012D">
                              <w:rPr>
                                <w:noProof/>
                              </w:rPr>
                              <w:drawing>
                                <wp:inline distT="0" distB="0" distL="0" distR="0" wp14:anchorId="35C19B6A" wp14:editId="5F7408B9">
                                  <wp:extent cx="492125" cy="492125"/>
                                  <wp:effectExtent l="0" t="0" r="3175" b="3175"/>
                                  <wp:docPr id="1" name="Εικόνα 1" descr="logo.gif (2637 bytes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.gif (2637 bytes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lum bright="22000" contrast="2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2125" cy="492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</w:p>
                          <w:p w:rsidR="00674C92" w:rsidRPr="00F266D3" w:rsidRDefault="00674C92" w:rsidP="00674C92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ΕΛΛΗΝΙΚΗ  ΔΗΜΟΚΡΑΤΙΑ</w:t>
                            </w:r>
                          </w:p>
                          <w:p w:rsidR="00486D47" w:rsidRDefault="005A5A6E" w:rsidP="00674C92">
                            <w:pPr>
                              <w:jc w:val="center"/>
                              <w:rPr>
                                <w:rFonts w:ascii="Verdana" w:hAnsi="Verdana" w:cs="Arial"/>
                                <w:noProof/>
                                <w:sz w:val="20"/>
                              </w:rPr>
                            </w:pPr>
                            <w:r w:rsidRPr="005A5A6E">
                              <w:rPr>
                                <w:rFonts w:ascii="Verdana" w:hAnsi="Verdana" w:cs="Arial"/>
                                <w:noProof/>
                                <w:sz w:val="20"/>
                              </w:rPr>
                              <w:t xml:space="preserve">ΥΠΟΥΡΓΕΙΟ </w:t>
                            </w:r>
                            <w:r w:rsidR="00486D47">
                              <w:rPr>
                                <w:rFonts w:ascii="Verdana" w:hAnsi="Verdana" w:cs="Arial"/>
                                <w:noProof/>
                                <w:sz w:val="20"/>
                              </w:rPr>
                              <w:t>ΠΑΙΔΕΙΑΣ</w:t>
                            </w:r>
                          </w:p>
                          <w:p w:rsidR="00674C92" w:rsidRPr="005A5A6E" w:rsidRDefault="00486D47" w:rsidP="00674C92">
                            <w:pPr>
                              <w:jc w:val="center"/>
                              <w:rPr>
                                <w:rFonts w:ascii="Verdana" w:hAnsi="Verdana" w:cs="Arial"/>
                                <w:noProof/>
                                <w:sz w:val="20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noProof/>
                                <w:sz w:val="20"/>
                              </w:rPr>
                              <w:t xml:space="preserve">ΕΡΕΥΝΑΣ ΚΑΙ </w:t>
                            </w:r>
                            <w:r w:rsidR="00491390">
                              <w:rPr>
                                <w:rFonts w:ascii="Verdana" w:hAnsi="Verdana" w:cs="Arial"/>
                                <w:noProof/>
                                <w:sz w:val="20"/>
                              </w:rPr>
                              <w:t>ΘΡΗΣΚΕΥΜΑΤΩΝ</w:t>
                            </w:r>
                          </w:p>
                          <w:p w:rsidR="00674C92" w:rsidRPr="00F266D3" w:rsidRDefault="00674C92" w:rsidP="00674C92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ΠΕΡΙΦΕΡΕΙΑΚΗ  Δ</w:t>
                            </w:r>
                            <w:r w:rsidR="00E64A1A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ΙΕΥΘΥΝΣΗ ΕΚΠΑΙΔΕΥΣΗΣ </w:t>
                            </w:r>
                            <w:r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ΠΕΛΟΠΟΝΝΗΣΟΥ</w:t>
                            </w:r>
                          </w:p>
                          <w:p w:rsidR="00674C92" w:rsidRDefault="00674C92" w:rsidP="00674C92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Δ/ΝΣΗ  Δ/ΘΜΙΑΣ  ΕΚΠ/ΣΗΣ  ΛΑΚΩΝΙΑΣ</w:t>
                            </w:r>
                          </w:p>
                          <w:p w:rsidR="00F7423C" w:rsidRDefault="00F7423C" w:rsidP="00674C92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ΤΜΗΜΑ ΕΚΠΑΙΔΕΥΤΙΚΩΝ ΘΕΜΑΤΩΝ</w:t>
                            </w:r>
                          </w:p>
                          <w:p w:rsidR="00674C92" w:rsidRPr="00A15339" w:rsidRDefault="00674C92" w:rsidP="00674C9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E3745" w:rsidRDefault="001E3745" w:rsidP="001E3745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Ταχ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 Δ/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νση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 Διοικητήριο ν. Λακωνίας</w:t>
                            </w:r>
                          </w:p>
                          <w:p w:rsidR="001E3745" w:rsidRDefault="001E3745" w:rsidP="001E3745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                      2</w:t>
                            </w:r>
                            <w:r w:rsidRPr="00DE724E">
                              <w:rPr>
                                <w:rFonts w:ascii="Verdana" w:hAnsi="Verdana"/>
                                <w:sz w:val="20"/>
                                <w:szCs w:val="20"/>
                                <w:vertAlign w:val="superscript"/>
                              </w:rPr>
                              <w:t>ο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χλμ. Ε.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. Σπάρτης-Γυθείου </w:t>
                            </w:r>
                          </w:p>
                          <w:p w:rsidR="001E3745" w:rsidRPr="00F266D3" w:rsidRDefault="001E3745" w:rsidP="001E3745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Ταχ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 Κώδικας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 231 00  ΣΠΑΡΤΗ</w:t>
                            </w:r>
                          </w:p>
                          <w:p w:rsidR="001E3745" w:rsidRPr="00840834" w:rsidRDefault="001E3745" w:rsidP="001E3745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674C92" w:rsidRDefault="00674C92" w:rsidP="00674C92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Πληροφορίες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:Παπαναστασίου Αναστάσιος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674C92" w:rsidRDefault="00674C92" w:rsidP="00674C92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Τηλέφωνο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:273</w:t>
                            </w:r>
                            <w:r w:rsidR="00E64A1A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13</w:t>
                            </w:r>
                            <w:r w:rsidR="007B06E7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63478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674C92" w:rsidRPr="00291C5B" w:rsidRDefault="00674C92" w:rsidP="00674C92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Τηλεομ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τυπο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</w:t>
                            </w:r>
                            <w:r w:rsidR="009C59A0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2731363477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</w:p>
                          <w:p w:rsidR="001E3745" w:rsidRDefault="00674C92" w:rsidP="00674C92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Ηλ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εκτρ. </w:t>
                            </w:r>
                            <w:proofErr w:type="spellStart"/>
                            <w:r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Ταχ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</w:t>
                            </w:r>
                            <w:proofErr w:type="spellStart"/>
                            <w:r w:rsidR="00486D47"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progen</w:t>
                            </w:r>
                            <w:proofErr w:type="spellEnd"/>
                            <w:r w:rsidR="00FB6CEB" w:rsidRPr="00FB6CEB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 w:rsidR="00E64A1A"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dide</w:t>
                            </w:r>
                            <w:proofErr w:type="spellEnd"/>
                            <w:r w:rsidR="00E64A1A" w:rsidRPr="00E64A1A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="00E64A1A"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lak</w:t>
                            </w:r>
                            <w:proofErr w:type="spellEnd"/>
                            <w:r w:rsidR="00E64A1A" w:rsidRPr="00E64A1A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="00E64A1A"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sch</w:t>
                            </w:r>
                            <w:proofErr w:type="spellEnd"/>
                            <w:r w:rsidR="00E64A1A" w:rsidRPr="00E64A1A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r w:rsidR="00E64A1A"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gr</w:t>
                            </w:r>
                          </w:p>
                          <w:p w:rsidR="00674C92" w:rsidRPr="00A15339" w:rsidRDefault="001E3745" w:rsidP="00674C92">
                            <w:pPr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Ιστότοπος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  <w:t>: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dide</w:t>
                            </w:r>
                            <w:proofErr w:type="spellEnd"/>
                            <w:r w:rsidRPr="001E3745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lak</w:t>
                            </w:r>
                            <w:proofErr w:type="spellEnd"/>
                            <w:r w:rsidRPr="001E3745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sch</w:t>
                            </w:r>
                            <w:proofErr w:type="spellEnd"/>
                            <w:r w:rsidRPr="001E3745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  <w:t>gr</w:t>
                            </w:r>
                            <w:r w:rsidR="00674C92" w:rsidRPr="00F266D3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674C92" w:rsidRPr="00F266D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                                                      </w:t>
                            </w:r>
                          </w:p>
                          <w:p w:rsidR="00674C92" w:rsidRDefault="00674C92" w:rsidP="00674C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1A6A" id="Text Box 23" o:spid="_x0000_s1027" type="#_x0000_t202" style="position:absolute;left:0;text-align:left;margin-left:-15.6pt;margin-top:-17.85pt;width:271.25pt;height:259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" strokecolor="white">
                <v:textbox>
                  <w:txbxContent>
                    <w:p w:rsidR="00674C92" w:rsidRDefault="00674C92" w:rsidP="00674C92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 xml:space="preserve">      </w:t>
                      </w:r>
                      <w:r>
                        <w:t xml:space="preserve">               </w:t>
                      </w:r>
                      <w:r w:rsidRPr="005A5A6E">
                        <w:t xml:space="preserve">  </w:t>
                      </w:r>
                      <w:r>
                        <w:t xml:space="preserve">        </w:t>
                      </w:r>
                      <w:r w:rsidRPr="005A5A6E">
                        <w:rPr>
                          <w:noProof/>
                        </w:rPr>
                        <w:t xml:space="preserve"> </w:t>
                      </w:r>
                      <w:r w:rsidR="000D4E89">
                        <w:rPr>
                          <w:noProof/>
                        </w:rPr>
                        <w:t xml:space="preserve">  </w:t>
                      </w:r>
                      <w:r w:rsidR="001C012D">
                        <w:rPr>
                          <w:noProof/>
                        </w:rPr>
                        <w:drawing>
                          <wp:inline distT="0" distB="0" distL="0" distR="0" wp14:anchorId="35C19B6A" wp14:editId="5F7408B9">
                            <wp:extent cx="492125" cy="492125"/>
                            <wp:effectExtent l="0" t="0" r="3175" b="3175"/>
                            <wp:docPr id="1" name="Εικόνα 1" descr="logo.gif (2637 bytes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.gif (2637 bytes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lum bright="22000" contrast="2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2125" cy="492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</w:p>
                    <w:p w:rsidR="00674C92" w:rsidRPr="00F266D3" w:rsidRDefault="00674C92" w:rsidP="00674C92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>ΕΛΛΗΝΙΚΗ  ΔΗΜΟΚΡΑΤΙΑ</w:t>
                      </w:r>
                    </w:p>
                    <w:p w:rsidR="00486D47" w:rsidRDefault="005A5A6E" w:rsidP="00674C92">
                      <w:pPr>
                        <w:jc w:val="center"/>
                        <w:rPr>
                          <w:rFonts w:ascii="Verdana" w:hAnsi="Verdana" w:cs="Arial"/>
                          <w:noProof/>
                          <w:sz w:val="20"/>
                        </w:rPr>
                      </w:pPr>
                      <w:r w:rsidRPr="005A5A6E">
                        <w:rPr>
                          <w:rFonts w:ascii="Verdana" w:hAnsi="Verdana" w:cs="Arial"/>
                          <w:noProof/>
                          <w:sz w:val="20"/>
                        </w:rPr>
                        <w:t xml:space="preserve">ΥΠΟΥΡΓΕΙΟ </w:t>
                      </w:r>
                      <w:r w:rsidR="00486D47">
                        <w:rPr>
                          <w:rFonts w:ascii="Verdana" w:hAnsi="Verdana" w:cs="Arial"/>
                          <w:noProof/>
                          <w:sz w:val="20"/>
                        </w:rPr>
                        <w:t>ΠΑΙΔΕΙΑΣ</w:t>
                      </w:r>
                    </w:p>
                    <w:p w:rsidR="00674C92" w:rsidRPr="005A5A6E" w:rsidRDefault="00486D47" w:rsidP="00674C92">
                      <w:pPr>
                        <w:jc w:val="center"/>
                        <w:rPr>
                          <w:rFonts w:ascii="Verdana" w:hAnsi="Verdana" w:cs="Arial"/>
                          <w:noProof/>
                          <w:sz w:val="20"/>
                        </w:rPr>
                      </w:pPr>
                      <w:r>
                        <w:rPr>
                          <w:rFonts w:ascii="Verdana" w:hAnsi="Verdana" w:cs="Arial"/>
                          <w:noProof/>
                          <w:sz w:val="20"/>
                        </w:rPr>
                        <w:t xml:space="preserve">ΕΡΕΥΝΑΣ ΚΑΙ </w:t>
                      </w:r>
                      <w:r w:rsidR="00491390">
                        <w:rPr>
                          <w:rFonts w:ascii="Verdana" w:hAnsi="Verdana" w:cs="Arial"/>
                          <w:noProof/>
                          <w:sz w:val="20"/>
                        </w:rPr>
                        <w:t>ΘΡΗΣΚΕΥΜΑΤΩΝ</w:t>
                      </w:r>
                    </w:p>
                    <w:p w:rsidR="00674C92" w:rsidRPr="00F266D3" w:rsidRDefault="00674C92" w:rsidP="00674C92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>ΠΕΡΙΦΕΡΕΙΑΚΗ  Δ</w:t>
                      </w:r>
                      <w:r w:rsidR="00E64A1A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ΙΕΥΘΥΝΣΗ ΕΚΠΑΙΔΕΥΣΗΣ </w:t>
                      </w:r>
                      <w:r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>ΠΕΛΟΠΟΝΝΗΣΟΥ</w:t>
                      </w:r>
                    </w:p>
                    <w:p w:rsidR="00674C92" w:rsidRDefault="00674C92" w:rsidP="00674C92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>Δ/ΝΣΗ  Δ/ΘΜΙΑΣ  ΕΚΠ/ΣΗΣ  ΛΑΚΩΝΙΑΣ</w:t>
                      </w:r>
                    </w:p>
                    <w:p w:rsidR="00F7423C" w:rsidRDefault="00F7423C" w:rsidP="00674C92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ΤΜΗΜΑ ΕΚΠΑΙΔΕΥΤΙΚΩΝ ΘΕΜΑΤΩΝ</w:t>
                      </w:r>
                    </w:p>
                    <w:p w:rsidR="00674C92" w:rsidRPr="00A15339" w:rsidRDefault="00674C92" w:rsidP="00674C92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:rsidR="001E3745" w:rsidRDefault="001E3745" w:rsidP="001E3745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Ταχ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. Δ/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νση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 Διοικητήριο ν. Λακωνίας</w:t>
                      </w:r>
                    </w:p>
                    <w:p w:rsidR="001E3745" w:rsidRDefault="001E3745" w:rsidP="001E3745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                      2</w:t>
                      </w:r>
                      <w:r w:rsidRPr="00DE724E">
                        <w:rPr>
                          <w:rFonts w:ascii="Verdana" w:hAnsi="Verdana"/>
                          <w:sz w:val="20"/>
                          <w:szCs w:val="20"/>
                          <w:vertAlign w:val="superscript"/>
                        </w:rPr>
                        <w:t>ο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χλμ. Ε.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O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. Σπάρτης-Γυθείου </w:t>
                      </w:r>
                    </w:p>
                    <w:p w:rsidR="001E3745" w:rsidRPr="00F266D3" w:rsidRDefault="001E3745" w:rsidP="001E3745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Ταχ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. Κώδικας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 231 00  ΣΠΑΡΤΗ</w:t>
                      </w:r>
                    </w:p>
                    <w:p w:rsidR="001E3745" w:rsidRPr="00840834" w:rsidRDefault="001E3745" w:rsidP="001E3745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</w:p>
                    <w:p w:rsidR="00674C92" w:rsidRDefault="00674C92" w:rsidP="00674C92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Πληροφορίες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:Παπαναστασίου Αναστάσιος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</w:p>
                    <w:p w:rsidR="00674C92" w:rsidRDefault="00674C92" w:rsidP="00674C92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Τηλέφωνο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:273</w:t>
                      </w:r>
                      <w:r w:rsidR="00E64A1A">
                        <w:rPr>
                          <w:rFonts w:ascii="Verdana" w:hAnsi="Verdana"/>
                          <w:sz w:val="20"/>
                          <w:szCs w:val="20"/>
                        </w:rPr>
                        <w:t>13</w:t>
                      </w:r>
                      <w:r w:rsidR="007B06E7">
                        <w:rPr>
                          <w:rFonts w:ascii="Verdana" w:hAnsi="Verdana"/>
                          <w:sz w:val="20"/>
                          <w:szCs w:val="20"/>
                        </w:rPr>
                        <w:t>63478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 xml:space="preserve">  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</w:p>
                    <w:p w:rsidR="00674C92" w:rsidRPr="00291C5B" w:rsidRDefault="00674C92" w:rsidP="00674C92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Τηλεομ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τυπο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</w:t>
                      </w:r>
                      <w:r w:rsidR="009C59A0">
                        <w:rPr>
                          <w:rFonts w:ascii="Verdana" w:hAnsi="Verdana"/>
                          <w:sz w:val="20"/>
                          <w:szCs w:val="20"/>
                        </w:rPr>
                        <w:t>2731363477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 xml:space="preserve"> </w:t>
                      </w:r>
                    </w:p>
                    <w:p w:rsidR="001E3745" w:rsidRDefault="00674C92" w:rsidP="00674C92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>Ηλ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εκτρ. </w:t>
                      </w:r>
                      <w:proofErr w:type="spellStart"/>
                      <w:r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>Ταχ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</w:t>
                      </w:r>
                      <w:proofErr w:type="spellStart"/>
                      <w:r w:rsidR="00486D47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progen</w:t>
                      </w:r>
                      <w:proofErr w:type="spellEnd"/>
                      <w:r w:rsidR="00FB6CEB" w:rsidRPr="00FB6CEB">
                        <w:rPr>
                          <w:rFonts w:ascii="Verdana" w:hAnsi="Verdana"/>
                          <w:sz w:val="20"/>
                          <w:szCs w:val="20"/>
                        </w:rPr>
                        <w:t>@</w:t>
                      </w:r>
                      <w:proofErr w:type="spellStart"/>
                      <w:r w:rsidR="00E64A1A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dide</w:t>
                      </w:r>
                      <w:proofErr w:type="spellEnd"/>
                      <w:r w:rsidR="00E64A1A" w:rsidRPr="00E64A1A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="00E64A1A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lak</w:t>
                      </w:r>
                      <w:proofErr w:type="spellEnd"/>
                      <w:r w:rsidR="00E64A1A" w:rsidRPr="00E64A1A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="00E64A1A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sch</w:t>
                      </w:r>
                      <w:proofErr w:type="spellEnd"/>
                      <w:r w:rsidR="00E64A1A" w:rsidRPr="00E64A1A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r w:rsidR="00E64A1A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gr</w:t>
                      </w:r>
                    </w:p>
                    <w:p w:rsidR="00674C92" w:rsidRPr="00A15339" w:rsidRDefault="001E3745" w:rsidP="00674C92">
                      <w:pPr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Ιστότοπος</w:t>
                      </w:r>
                      <w:proofErr w:type="spellEnd"/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  <w:t>: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dide</w:t>
                      </w:r>
                      <w:proofErr w:type="spellEnd"/>
                      <w:r w:rsidRPr="001E3745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lak</w:t>
                      </w:r>
                      <w:proofErr w:type="spellEnd"/>
                      <w:r w:rsidRPr="001E3745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proofErr w:type="spellStart"/>
                      <w:r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sch</w:t>
                      </w:r>
                      <w:proofErr w:type="spellEnd"/>
                      <w:r w:rsidRPr="001E3745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gr</w:t>
                      </w:r>
                      <w:r w:rsidR="00674C92" w:rsidRPr="00F266D3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  </w:t>
                      </w:r>
                      <w:r w:rsidR="00674C92" w:rsidRPr="00F266D3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                                                       </w:t>
                      </w:r>
                    </w:p>
                    <w:p w:rsidR="00674C92" w:rsidRDefault="00674C92" w:rsidP="00674C92"/>
                  </w:txbxContent>
                </v:textbox>
              </v:shape>
            </w:pict>
          </mc:Fallback>
        </mc:AlternateContent>
      </w:r>
    </w:p>
    <w:p w:rsidR="00620054" w:rsidRDefault="00620054">
      <w:pPr>
        <w:ind w:left="5040" w:firstLine="720"/>
        <w:jc w:val="both"/>
        <w:rPr>
          <w:rFonts w:ascii="Arial Narrow" w:hAnsi="Arial Narrow"/>
        </w:rPr>
      </w:pPr>
    </w:p>
    <w:p w:rsidR="00620054" w:rsidRDefault="00620054">
      <w:pPr>
        <w:ind w:left="5040" w:firstLine="720"/>
        <w:jc w:val="both"/>
        <w:rPr>
          <w:rFonts w:ascii="Arial Narrow" w:hAnsi="Arial Narrow"/>
        </w:rPr>
      </w:pPr>
    </w:p>
    <w:p w:rsidR="00620054" w:rsidRDefault="00620054">
      <w:pPr>
        <w:ind w:left="5040" w:firstLine="720"/>
        <w:jc w:val="both"/>
        <w:rPr>
          <w:rFonts w:ascii="Arial Narrow" w:hAnsi="Arial Narrow"/>
        </w:rPr>
      </w:pPr>
    </w:p>
    <w:p w:rsidR="00620054" w:rsidRDefault="00620054">
      <w:pPr>
        <w:ind w:left="5040" w:firstLine="720"/>
        <w:jc w:val="both"/>
        <w:rPr>
          <w:rFonts w:ascii="Arial Narrow" w:hAnsi="Arial Narrow"/>
        </w:rPr>
      </w:pPr>
    </w:p>
    <w:p w:rsidR="00620054" w:rsidRDefault="00620054">
      <w:pPr>
        <w:ind w:left="5040" w:firstLine="720"/>
        <w:jc w:val="both"/>
        <w:rPr>
          <w:rFonts w:ascii="Arial Narrow" w:hAnsi="Arial Narrow"/>
        </w:rPr>
      </w:pPr>
    </w:p>
    <w:p w:rsidR="00620054" w:rsidRDefault="00620054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3E77B1" w:rsidRDefault="003E77B1" w:rsidP="003E77B1">
      <w:pPr>
        <w:ind w:firstLine="397"/>
        <w:jc w:val="both"/>
        <w:rPr>
          <w:rFonts w:ascii="Arial Narrow" w:hAnsi="Arial Narrow"/>
        </w:rPr>
      </w:pPr>
    </w:p>
    <w:p w:rsidR="00A5195B" w:rsidRPr="005427E9" w:rsidRDefault="00F406E5" w:rsidP="00E90E4E">
      <w:pPr>
        <w:spacing w:line="360" w:lineRule="auto"/>
        <w:ind w:firstLine="397"/>
        <w:jc w:val="both"/>
        <w:rPr>
          <w:rFonts w:ascii="Verdana" w:hAnsi="Verdana"/>
          <w:sz w:val="20"/>
          <w:szCs w:val="20"/>
        </w:rPr>
      </w:pPr>
      <w:r w:rsidRPr="005427E9">
        <w:rPr>
          <w:rFonts w:ascii="Verdana" w:hAnsi="Verdana"/>
          <w:sz w:val="20"/>
          <w:szCs w:val="20"/>
        </w:rPr>
        <w:t xml:space="preserve">  </w:t>
      </w:r>
    </w:p>
    <w:p w:rsidR="00F7423C" w:rsidRDefault="00F7423C" w:rsidP="00364C62">
      <w:pPr>
        <w:spacing w:line="360" w:lineRule="auto"/>
        <w:ind w:firstLine="397"/>
        <w:jc w:val="both"/>
        <w:rPr>
          <w:rFonts w:ascii="Verdana" w:hAnsi="Verdana"/>
          <w:b/>
          <w:sz w:val="22"/>
          <w:szCs w:val="20"/>
        </w:rPr>
      </w:pPr>
    </w:p>
    <w:p w:rsidR="001A0E6D" w:rsidRDefault="00895C63" w:rsidP="00364C62">
      <w:pPr>
        <w:spacing w:line="360" w:lineRule="auto"/>
        <w:ind w:firstLine="397"/>
        <w:jc w:val="both"/>
        <w:rPr>
          <w:rFonts w:ascii="Verdana" w:hAnsi="Verdana"/>
          <w:b/>
          <w:sz w:val="22"/>
          <w:szCs w:val="20"/>
        </w:rPr>
      </w:pPr>
      <w:r w:rsidRPr="00C92584">
        <w:rPr>
          <w:rFonts w:ascii="Verdana" w:hAnsi="Verdana"/>
          <w:b/>
          <w:sz w:val="22"/>
          <w:szCs w:val="20"/>
        </w:rPr>
        <w:t>Θ</w:t>
      </w:r>
      <w:r w:rsidR="00F406E5" w:rsidRPr="00C92584">
        <w:rPr>
          <w:rFonts w:ascii="Verdana" w:hAnsi="Verdana"/>
          <w:b/>
          <w:sz w:val="22"/>
          <w:szCs w:val="20"/>
        </w:rPr>
        <w:t>ΕΜΑ</w:t>
      </w:r>
      <w:r w:rsidRPr="00C92584">
        <w:rPr>
          <w:rFonts w:ascii="Verdana" w:hAnsi="Verdana"/>
          <w:b/>
          <w:sz w:val="22"/>
          <w:szCs w:val="20"/>
        </w:rPr>
        <w:t>:</w:t>
      </w:r>
      <w:r w:rsidR="00A118D8">
        <w:rPr>
          <w:rFonts w:ascii="Verdana" w:hAnsi="Verdana"/>
          <w:b/>
          <w:sz w:val="22"/>
          <w:szCs w:val="20"/>
        </w:rPr>
        <w:t xml:space="preserve"> </w:t>
      </w:r>
      <w:r w:rsidR="00F71E35">
        <w:rPr>
          <w:rFonts w:ascii="Verdana" w:hAnsi="Verdana"/>
          <w:b/>
          <w:sz w:val="22"/>
          <w:szCs w:val="20"/>
        </w:rPr>
        <w:t xml:space="preserve"> </w:t>
      </w:r>
      <w:r w:rsidR="00866A09">
        <w:rPr>
          <w:rFonts w:ascii="Verdana" w:hAnsi="Verdana"/>
          <w:b/>
          <w:sz w:val="22"/>
          <w:szCs w:val="20"/>
        </w:rPr>
        <w:t>«</w:t>
      </w:r>
      <w:r w:rsidR="001A0E6D">
        <w:rPr>
          <w:rFonts w:ascii="Verdana" w:hAnsi="Verdana"/>
          <w:b/>
          <w:sz w:val="22"/>
          <w:szCs w:val="20"/>
        </w:rPr>
        <w:t xml:space="preserve">Λειτουργικά κενά Μουσικού Γυμνασίου Σπάρτης με </w:t>
      </w:r>
      <w:proofErr w:type="spellStart"/>
      <w:r w:rsidR="001A0E6D">
        <w:rPr>
          <w:rFonts w:ascii="Verdana" w:hAnsi="Verdana"/>
          <w:b/>
          <w:sz w:val="22"/>
          <w:szCs w:val="20"/>
        </w:rPr>
        <w:t>Λυκειακές</w:t>
      </w:r>
      <w:proofErr w:type="spellEnd"/>
      <w:r w:rsidR="001A0E6D">
        <w:rPr>
          <w:rFonts w:ascii="Verdana" w:hAnsi="Verdana"/>
          <w:b/>
          <w:sz w:val="22"/>
          <w:szCs w:val="20"/>
        </w:rPr>
        <w:t xml:space="preserve"> </w:t>
      </w:r>
    </w:p>
    <w:p w:rsidR="00FB48D2" w:rsidRDefault="001A0E6D" w:rsidP="00364C62">
      <w:pPr>
        <w:spacing w:line="360" w:lineRule="auto"/>
        <w:ind w:firstLine="397"/>
        <w:jc w:val="both"/>
        <w:rPr>
          <w:rFonts w:ascii="Verdana" w:hAnsi="Verdana"/>
          <w:b/>
          <w:sz w:val="22"/>
          <w:szCs w:val="20"/>
        </w:rPr>
      </w:pPr>
      <w:r>
        <w:rPr>
          <w:rFonts w:ascii="Verdana" w:hAnsi="Verdana"/>
          <w:b/>
          <w:sz w:val="22"/>
          <w:szCs w:val="20"/>
        </w:rPr>
        <w:t xml:space="preserve">               Τάξεις για το διδακτικό έτος 2016-2017.</w:t>
      </w:r>
      <w:r w:rsidR="00547347">
        <w:rPr>
          <w:rFonts w:ascii="Verdana" w:hAnsi="Verdana"/>
          <w:b/>
          <w:sz w:val="22"/>
          <w:szCs w:val="20"/>
        </w:rPr>
        <w:t>»</w:t>
      </w:r>
      <w:r w:rsidR="009E4439">
        <w:rPr>
          <w:rFonts w:ascii="Tahoma" w:hAnsi="Tahoma" w:cs="Tahoma"/>
          <w:b/>
          <w:sz w:val="22"/>
          <w:szCs w:val="20"/>
        </w:rPr>
        <w:t xml:space="preserve"> </w:t>
      </w:r>
    </w:p>
    <w:p w:rsidR="00866A09" w:rsidRDefault="00F71E35" w:rsidP="00364C62">
      <w:pPr>
        <w:spacing w:line="360" w:lineRule="auto"/>
        <w:ind w:firstLine="397"/>
        <w:jc w:val="both"/>
        <w:rPr>
          <w:rFonts w:ascii="Verdana" w:hAnsi="Verdana"/>
          <w:sz w:val="22"/>
          <w:szCs w:val="20"/>
        </w:rPr>
      </w:pPr>
      <w:r>
        <w:rPr>
          <w:rFonts w:ascii="Verdana" w:hAnsi="Verdana"/>
          <w:sz w:val="22"/>
          <w:szCs w:val="20"/>
        </w:rPr>
        <w:t xml:space="preserve">Σχετικά: </w:t>
      </w:r>
      <w:r w:rsidR="001A0E6D">
        <w:rPr>
          <w:rFonts w:ascii="Verdana" w:hAnsi="Verdana"/>
          <w:sz w:val="22"/>
          <w:szCs w:val="20"/>
        </w:rPr>
        <w:t>107903/Ε2/01-07-2016/Δ/</w:t>
      </w:r>
      <w:proofErr w:type="spellStart"/>
      <w:r w:rsidR="001A0E6D">
        <w:rPr>
          <w:rFonts w:ascii="Verdana" w:hAnsi="Verdana"/>
          <w:sz w:val="22"/>
          <w:szCs w:val="20"/>
        </w:rPr>
        <w:t>νση</w:t>
      </w:r>
      <w:proofErr w:type="spellEnd"/>
      <w:r w:rsidR="001A0E6D">
        <w:rPr>
          <w:rFonts w:ascii="Verdana" w:hAnsi="Verdana"/>
          <w:sz w:val="22"/>
          <w:szCs w:val="20"/>
        </w:rPr>
        <w:t xml:space="preserve"> Διοίκησης Προσωπικού Δ.Ε./ΥΠ.Π.Ε.Θ.</w:t>
      </w:r>
      <w:r w:rsidR="00F52ECB">
        <w:rPr>
          <w:rFonts w:ascii="Verdana" w:hAnsi="Verdana"/>
          <w:sz w:val="22"/>
          <w:szCs w:val="20"/>
        </w:rPr>
        <w:t xml:space="preserve"> </w:t>
      </w:r>
    </w:p>
    <w:p w:rsidR="00866A09" w:rsidRDefault="00866A09" w:rsidP="00364C62">
      <w:pPr>
        <w:spacing w:line="360" w:lineRule="auto"/>
        <w:ind w:firstLine="397"/>
        <w:jc w:val="both"/>
        <w:rPr>
          <w:rFonts w:ascii="Verdana" w:hAnsi="Verdana"/>
          <w:sz w:val="22"/>
          <w:szCs w:val="20"/>
        </w:rPr>
      </w:pPr>
    </w:p>
    <w:p w:rsidR="00A1333F" w:rsidRDefault="00866A09" w:rsidP="00364C62">
      <w:pPr>
        <w:spacing w:line="360" w:lineRule="auto"/>
        <w:ind w:firstLine="397"/>
        <w:jc w:val="both"/>
        <w:rPr>
          <w:rFonts w:ascii="Verdana" w:hAnsi="Verdana"/>
          <w:sz w:val="22"/>
          <w:szCs w:val="20"/>
        </w:rPr>
      </w:pPr>
      <w:r>
        <w:rPr>
          <w:rFonts w:ascii="Verdana" w:hAnsi="Verdana"/>
          <w:sz w:val="22"/>
          <w:szCs w:val="20"/>
        </w:rPr>
        <w:t xml:space="preserve">Σας </w:t>
      </w:r>
      <w:r w:rsidR="001A0E6D">
        <w:rPr>
          <w:rFonts w:ascii="Verdana" w:hAnsi="Verdana"/>
          <w:sz w:val="22"/>
          <w:szCs w:val="20"/>
        </w:rPr>
        <w:t xml:space="preserve">γνωρίζουμε ότι τα λειτουργικά κενά εκπαιδευτικού προσωπικού ανά κλάδο και ειδικότητα στο Μουσικό Γυμνάσιο Σπάρτης (με </w:t>
      </w:r>
      <w:proofErr w:type="spellStart"/>
      <w:r w:rsidR="001A0E6D">
        <w:rPr>
          <w:rFonts w:ascii="Verdana" w:hAnsi="Verdana"/>
          <w:sz w:val="22"/>
          <w:szCs w:val="20"/>
        </w:rPr>
        <w:t>Λυκειακές</w:t>
      </w:r>
      <w:proofErr w:type="spellEnd"/>
      <w:r w:rsidR="001A0E6D">
        <w:rPr>
          <w:rFonts w:ascii="Verdana" w:hAnsi="Verdana"/>
          <w:sz w:val="22"/>
          <w:szCs w:val="20"/>
        </w:rPr>
        <w:t xml:space="preserve"> Τάξεις) έχουν ως ακολούθως:</w:t>
      </w:r>
    </w:p>
    <w:tbl>
      <w:tblPr>
        <w:tblStyle w:val="a8"/>
        <w:tblpPr w:leftFromText="180" w:rightFromText="180" w:vertAnchor="text" w:horzAnchor="margin" w:tblpXSpec="center" w:tblpY="192"/>
        <w:tblW w:w="0" w:type="auto"/>
        <w:tblLook w:val="04A0" w:firstRow="1" w:lastRow="0" w:firstColumn="1" w:lastColumn="0" w:noHBand="0" w:noVBand="1"/>
      </w:tblPr>
      <w:tblGrid>
        <w:gridCol w:w="675"/>
        <w:gridCol w:w="2174"/>
        <w:gridCol w:w="4347"/>
        <w:gridCol w:w="1294"/>
      </w:tblGrid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570DD">
              <w:rPr>
                <w:rFonts w:ascii="Verdana" w:hAnsi="Verdana"/>
                <w:b/>
                <w:sz w:val="20"/>
                <w:szCs w:val="20"/>
              </w:rPr>
              <w:t>Α/Α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570DD">
              <w:rPr>
                <w:rFonts w:ascii="Verdana" w:hAnsi="Verdana"/>
                <w:b/>
                <w:sz w:val="20"/>
                <w:szCs w:val="20"/>
              </w:rPr>
              <w:t>ΚΛΑΔΟΣ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570DD">
              <w:rPr>
                <w:rFonts w:ascii="Verdana" w:hAnsi="Verdana"/>
                <w:b/>
                <w:sz w:val="20"/>
                <w:szCs w:val="20"/>
              </w:rPr>
              <w:t>ΕΙΔΙΚΟΤΗΤΑ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570DD">
              <w:rPr>
                <w:rFonts w:ascii="Verdana" w:hAnsi="Verdana"/>
                <w:b/>
                <w:sz w:val="20"/>
                <w:szCs w:val="20"/>
              </w:rPr>
              <w:t>ΑΡΙΘΜΟΣ ΘΕΣΕΩΝ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ΠΕ02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ΦΙΛΟΛΟΓΩΝ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ΠΕ19/ΠΕ20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ΠΛΗΡΟΦΟΡΙΚΗΣ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ΒΙΟΛΙ ΚΛΑΣΙΚΟ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ΚΙΘΑΡΑ ΚΛΑΣΙΚΗ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ΜΠΑΣΟ ΗΛΕΚΤΡΙΚΟ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ΜΠΟΥΖΟΥΚΙ ΤΡΙΧΟΡΔΟ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ΠΙΑΝΟ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ΤΑΜΠΟΥΡΑΣ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ΦΛΑΟΥΤΟ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ΘΕΩΡΗΤΙΚΑ ΒΥΖΑΝΤΙΝΗΣ ΜΟΥΣΙΚΗΣ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B570DD" w:rsidRPr="00B570DD" w:rsidTr="00B570DD">
        <w:tc>
          <w:tcPr>
            <w:tcW w:w="675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2174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ΠΕ16.01/ΤΕ16.00</w:t>
            </w:r>
          </w:p>
        </w:tc>
        <w:tc>
          <w:tcPr>
            <w:tcW w:w="4347" w:type="dxa"/>
          </w:tcPr>
          <w:p w:rsidR="00B570DD" w:rsidRPr="00B570DD" w:rsidRDefault="00B570DD" w:rsidP="00B57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ΘΕΩΡΗΤΙΚΑ ΕΥΡΩΠΑΪΚΗΣ ΜΟΥΣΙΚΗΣ</w:t>
            </w:r>
          </w:p>
        </w:tc>
        <w:tc>
          <w:tcPr>
            <w:tcW w:w="869" w:type="dxa"/>
          </w:tcPr>
          <w:p w:rsidR="00B570DD" w:rsidRPr="00B570DD" w:rsidRDefault="00B570DD" w:rsidP="00B570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0DD">
              <w:rPr>
                <w:rFonts w:ascii="Verdana" w:hAnsi="Verdana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</w:tbl>
    <w:p w:rsidR="001A0E6D" w:rsidRDefault="001A0E6D" w:rsidP="00364C62">
      <w:pPr>
        <w:spacing w:line="360" w:lineRule="auto"/>
        <w:ind w:firstLine="397"/>
        <w:jc w:val="both"/>
        <w:rPr>
          <w:rFonts w:ascii="Verdana" w:hAnsi="Verdana"/>
          <w:sz w:val="22"/>
          <w:szCs w:val="20"/>
        </w:rPr>
      </w:pPr>
    </w:p>
    <w:p w:rsidR="001A0E6D" w:rsidRDefault="001A0E6D" w:rsidP="00364C62">
      <w:pPr>
        <w:spacing w:line="360" w:lineRule="auto"/>
        <w:ind w:firstLine="397"/>
        <w:jc w:val="both"/>
        <w:rPr>
          <w:rFonts w:ascii="Verdana" w:hAnsi="Verdana"/>
          <w:b/>
          <w:sz w:val="22"/>
          <w:szCs w:val="20"/>
        </w:rPr>
      </w:pPr>
    </w:p>
    <w:p w:rsidR="00F71E35" w:rsidRDefault="00F71E35" w:rsidP="00364C62">
      <w:pPr>
        <w:spacing w:line="360" w:lineRule="auto"/>
        <w:ind w:firstLine="397"/>
        <w:jc w:val="both"/>
        <w:rPr>
          <w:rFonts w:ascii="Verdana" w:hAnsi="Verdana"/>
          <w:b/>
          <w:sz w:val="22"/>
          <w:szCs w:val="20"/>
        </w:rPr>
      </w:pPr>
    </w:p>
    <w:p w:rsidR="00170378" w:rsidRDefault="00170378" w:rsidP="00170378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p w:rsidR="00170378" w:rsidRDefault="00170378" w:rsidP="00A32849">
      <w:pPr>
        <w:spacing w:line="360" w:lineRule="auto"/>
        <w:ind w:left="799"/>
        <w:jc w:val="both"/>
        <w:rPr>
          <w:rFonts w:ascii="Verdana" w:hAnsi="Verdana"/>
          <w:sz w:val="22"/>
          <w:szCs w:val="20"/>
        </w:rPr>
      </w:pPr>
    </w:p>
    <w:p w:rsidR="00B570DD" w:rsidRDefault="00B570DD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p w:rsidR="00B570DD" w:rsidRDefault="00B570DD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p w:rsidR="00B570DD" w:rsidRDefault="00B570DD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p w:rsidR="00B570DD" w:rsidRDefault="00B570DD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p w:rsidR="00B570DD" w:rsidRDefault="00B570DD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p w:rsidR="00B570DD" w:rsidRDefault="00B570DD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  <w:r>
        <w:rPr>
          <w:rFonts w:ascii="Verdana" w:hAnsi="Verdana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5A0F63" wp14:editId="680D225A">
                <wp:simplePos x="0" y="0"/>
                <wp:positionH relativeFrom="column">
                  <wp:posOffset>3581034</wp:posOffset>
                </wp:positionH>
                <wp:positionV relativeFrom="paragraph">
                  <wp:posOffset>25347</wp:posOffset>
                </wp:positionV>
                <wp:extent cx="2286000" cy="1127574"/>
                <wp:effectExtent l="0" t="0" r="19050" b="15875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1275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686" w:rsidRPr="00AC7086" w:rsidRDefault="00A73686" w:rsidP="00A73686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</w:rPr>
                            </w:pPr>
                            <w:r w:rsidRPr="00AC7086">
                              <w:rPr>
                                <w:rFonts w:ascii="Verdana" w:hAnsi="Verdana"/>
                                <w:sz w:val="22"/>
                              </w:rPr>
                              <w:t>Ο  Διευθυντής</w:t>
                            </w:r>
                          </w:p>
                          <w:p w:rsidR="00A73686" w:rsidRPr="00A73686" w:rsidRDefault="00A73686" w:rsidP="00A73686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</w:rPr>
                            </w:pPr>
                          </w:p>
                          <w:p w:rsidR="007B06E7" w:rsidRDefault="007B06E7" w:rsidP="00A73686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</w:rPr>
                            </w:pPr>
                          </w:p>
                          <w:p w:rsidR="007B06E7" w:rsidRDefault="007B06E7" w:rsidP="00A73686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</w:rPr>
                            </w:pPr>
                          </w:p>
                          <w:p w:rsidR="00A73686" w:rsidRPr="00A73686" w:rsidRDefault="008505A1" w:rsidP="00A73686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A73686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Π</w:t>
                            </w:r>
                            <w:r w:rsidR="00E64A1A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απαδάκος Γεώργιος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A0F63" id="Text Box 25" o:spid="_x0000_s1028" type="#_x0000_t202" style="position:absolute;left:0;text-align:left;margin-left:281.95pt;margin-top:2pt;width:180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" strokecolor="white">
                <v:textbox>
                  <w:txbxContent>
                    <w:p w:rsidR="00A73686" w:rsidRPr="00AC7086" w:rsidRDefault="00A73686" w:rsidP="00A73686">
                      <w:pPr>
                        <w:jc w:val="center"/>
                        <w:rPr>
                          <w:rFonts w:ascii="Verdana" w:hAnsi="Verdana"/>
                          <w:sz w:val="22"/>
                        </w:rPr>
                      </w:pPr>
                      <w:r w:rsidRPr="00AC7086">
                        <w:rPr>
                          <w:rFonts w:ascii="Verdana" w:hAnsi="Verdana"/>
                          <w:sz w:val="22"/>
                        </w:rPr>
                        <w:t>Ο  Διευθυντής</w:t>
                      </w:r>
                    </w:p>
                    <w:p w:rsidR="00A73686" w:rsidRPr="00A73686" w:rsidRDefault="00A73686" w:rsidP="00A73686">
                      <w:pPr>
                        <w:jc w:val="center"/>
                        <w:rPr>
                          <w:rFonts w:ascii="Verdana" w:hAnsi="Verdana"/>
                          <w:sz w:val="22"/>
                        </w:rPr>
                      </w:pPr>
                    </w:p>
                    <w:p w:rsidR="007B06E7" w:rsidRDefault="007B06E7" w:rsidP="00A73686">
                      <w:pPr>
                        <w:jc w:val="center"/>
                        <w:rPr>
                          <w:rFonts w:ascii="Verdana" w:hAnsi="Verdana"/>
                          <w:sz w:val="22"/>
                        </w:rPr>
                      </w:pPr>
                    </w:p>
                    <w:p w:rsidR="007B06E7" w:rsidRDefault="007B06E7" w:rsidP="00A73686">
                      <w:pPr>
                        <w:jc w:val="center"/>
                        <w:rPr>
                          <w:rFonts w:ascii="Verdana" w:hAnsi="Verdana"/>
                          <w:sz w:val="22"/>
                        </w:rPr>
                      </w:pPr>
                    </w:p>
                    <w:p w:rsidR="00A73686" w:rsidRPr="00A73686" w:rsidRDefault="008505A1" w:rsidP="00A73686">
                      <w:pPr>
                        <w:jc w:val="center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A73686">
                        <w:rPr>
                          <w:rFonts w:ascii="Verdana" w:hAnsi="Verdana"/>
                          <w:sz w:val="22"/>
                          <w:szCs w:val="22"/>
                        </w:rPr>
                        <w:t>Π</w:t>
                      </w:r>
                      <w:r w:rsidR="00E64A1A">
                        <w:rPr>
                          <w:rFonts w:ascii="Verdana" w:hAnsi="Verdana"/>
                          <w:sz w:val="22"/>
                          <w:szCs w:val="22"/>
                        </w:rPr>
                        <w:t>απαδάκος Γεώργιος</w:t>
                      </w:r>
                    </w:p>
                  </w:txbxContent>
                </v:textbox>
              </v:shape>
            </w:pict>
          </mc:Fallback>
        </mc:AlternateContent>
      </w:r>
    </w:p>
    <w:p w:rsidR="00A73686" w:rsidRDefault="00A73686" w:rsidP="00A73686">
      <w:pPr>
        <w:spacing w:line="360" w:lineRule="auto"/>
        <w:jc w:val="both"/>
        <w:rPr>
          <w:rFonts w:ascii="Verdana" w:hAnsi="Verdana"/>
          <w:sz w:val="22"/>
          <w:szCs w:val="20"/>
        </w:rPr>
      </w:pPr>
    </w:p>
    <w:sectPr w:rsidR="00A73686" w:rsidSect="007820A1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509" w:rsidRDefault="009F4509" w:rsidP="00E90E4E">
      <w:r>
        <w:separator/>
      </w:r>
    </w:p>
  </w:endnote>
  <w:endnote w:type="continuationSeparator" w:id="0">
    <w:p w:rsidR="009F4509" w:rsidRDefault="009F4509" w:rsidP="00E9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E4E" w:rsidRDefault="00E90E4E">
    <w:pPr>
      <w:pStyle w:val="a6"/>
      <w:jc w:val="center"/>
    </w:pPr>
  </w:p>
  <w:p w:rsidR="00E90E4E" w:rsidRDefault="00E90E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509" w:rsidRDefault="009F4509" w:rsidP="00E90E4E">
      <w:r>
        <w:separator/>
      </w:r>
    </w:p>
  </w:footnote>
  <w:footnote w:type="continuationSeparator" w:id="0">
    <w:p w:rsidR="009F4509" w:rsidRDefault="009F4509" w:rsidP="00E90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6F0C"/>
    <w:multiLevelType w:val="hybridMultilevel"/>
    <w:tmpl w:val="EEC47EEC"/>
    <w:lvl w:ilvl="0" w:tplc="0408000F">
      <w:start w:val="1"/>
      <w:numFmt w:val="decimal"/>
      <w:lvlText w:val="%1."/>
      <w:lvlJc w:val="left"/>
      <w:pPr>
        <w:ind w:left="1803" w:hanging="360"/>
      </w:pPr>
    </w:lvl>
    <w:lvl w:ilvl="1" w:tplc="04080019" w:tentative="1">
      <w:start w:val="1"/>
      <w:numFmt w:val="lowerLetter"/>
      <w:lvlText w:val="%2."/>
      <w:lvlJc w:val="left"/>
      <w:pPr>
        <w:ind w:left="2523" w:hanging="360"/>
      </w:pPr>
    </w:lvl>
    <w:lvl w:ilvl="2" w:tplc="0408001B" w:tentative="1">
      <w:start w:val="1"/>
      <w:numFmt w:val="lowerRoman"/>
      <w:lvlText w:val="%3."/>
      <w:lvlJc w:val="right"/>
      <w:pPr>
        <w:ind w:left="3243" w:hanging="180"/>
      </w:pPr>
    </w:lvl>
    <w:lvl w:ilvl="3" w:tplc="0408000F" w:tentative="1">
      <w:start w:val="1"/>
      <w:numFmt w:val="decimal"/>
      <w:lvlText w:val="%4."/>
      <w:lvlJc w:val="left"/>
      <w:pPr>
        <w:ind w:left="3963" w:hanging="360"/>
      </w:pPr>
    </w:lvl>
    <w:lvl w:ilvl="4" w:tplc="04080019" w:tentative="1">
      <w:start w:val="1"/>
      <w:numFmt w:val="lowerLetter"/>
      <w:lvlText w:val="%5."/>
      <w:lvlJc w:val="left"/>
      <w:pPr>
        <w:ind w:left="4683" w:hanging="360"/>
      </w:pPr>
    </w:lvl>
    <w:lvl w:ilvl="5" w:tplc="0408001B" w:tentative="1">
      <w:start w:val="1"/>
      <w:numFmt w:val="lowerRoman"/>
      <w:lvlText w:val="%6."/>
      <w:lvlJc w:val="right"/>
      <w:pPr>
        <w:ind w:left="5403" w:hanging="180"/>
      </w:pPr>
    </w:lvl>
    <w:lvl w:ilvl="6" w:tplc="0408000F" w:tentative="1">
      <w:start w:val="1"/>
      <w:numFmt w:val="decimal"/>
      <w:lvlText w:val="%7."/>
      <w:lvlJc w:val="left"/>
      <w:pPr>
        <w:ind w:left="6123" w:hanging="360"/>
      </w:pPr>
    </w:lvl>
    <w:lvl w:ilvl="7" w:tplc="04080019" w:tentative="1">
      <w:start w:val="1"/>
      <w:numFmt w:val="lowerLetter"/>
      <w:lvlText w:val="%8."/>
      <w:lvlJc w:val="left"/>
      <w:pPr>
        <w:ind w:left="6843" w:hanging="360"/>
      </w:pPr>
    </w:lvl>
    <w:lvl w:ilvl="8" w:tplc="0408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1" w15:restartNumberingAfterBreak="0">
    <w:nsid w:val="1CF46A6C"/>
    <w:multiLevelType w:val="hybridMultilevel"/>
    <w:tmpl w:val="16FAD106"/>
    <w:lvl w:ilvl="0" w:tplc="04080011">
      <w:start w:val="1"/>
      <w:numFmt w:val="decimal"/>
      <w:lvlText w:val="%1)"/>
      <w:lvlJc w:val="left"/>
      <w:pPr>
        <w:ind w:left="799" w:hanging="360"/>
      </w:pPr>
    </w:lvl>
    <w:lvl w:ilvl="1" w:tplc="04080019" w:tentative="1">
      <w:start w:val="1"/>
      <w:numFmt w:val="lowerLetter"/>
      <w:lvlText w:val="%2."/>
      <w:lvlJc w:val="left"/>
      <w:pPr>
        <w:ind w:left="1519" w:hanging="360"/>
      </w:pPr>
    </w:lvl>
    <w:lvl w:ilvl="2" w:tplc="0408001B" w:tentative="1">
      <w:start w:val="1"/>
      <w:numFmt w:val="lowerRoman"/>
      <w:lvlText w:val="%3."/>
      <w:lvlJc w:val="right"/>
      <w:pPr>
        <w:ind w:left="2239" w:hanging="180"/>
      </w:pPr>
    </w:lvl>
    <w:lvl w:ilvl="3" w:tplc="0408000F" w:tentative="1">
      <w:start w:val="1"/>
      <w:numFmt w:val="decimal"/>
      <w:lvlText w:val="%4."/>
      <w:lvlJc w:val="left"/>
      <w:pPr>
        <w:ind w:left="2959" w:hanging="360"/>
      </w:pPr>
    </w:lvl>
    <w:lvl w:ilvl="4" w:tplc="04080019" w:tentative="1">
      <w:start w:val="1"/>
      <w:numFmt w:val="lowerLetter"/>
      <w:lvlText w:val="%5."/>
      <w:lvlJc w:val="left"/>
      <w:pPr>
        <w:ind w:left="3679" w:hanging="360"/>
      </w:pPr>
    </w:lvl>
    <w:lvl w:ilvl="5" w:tplc="0408001B" w:tentative="1">
      <w:start w:val="1"/>
      <w:numFmt w:val="lowerRoman"/>
      <w:lvlText w:val="%6."/>
      <w:lvlJc w:val="right"/>
      <w:pPr>
        <w:ind w:left="4399" w:hanging="180"/>
      </w:pPr>
    </w:lvl>
    <w:lvl w:ilvl="6" w:tplc="0408000F" w:tentative="1">
      <w:start w:val="1"/>
      <w:numFmt w:val="decimal"/>
      <w:lvlText w:val="%7."/>
      <w:lvlJc w:val="left"/>
      <w:pPr>
        <w:ind w:left="5119" w:hanging="360"/>
      </w:pPr>
    </w:lvl>
    <w:lvl w:ilvl="7" w:tplc="04080019" w:tentative="1">
      <w:start w:val="1"/>
      <w:numFmt w:val="lowerLetter"/>
      <w:lvlText w:val="%8."/>
      <w:lvlJc w:val="left"/>
      <w:pPr>
        <w:ind w:left="5839" w:hanging="360"/>
      </w:pPr>
    </w:lvl>
    <w:lvl w:ilvl="8" w:tplc="0408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" w15:restartNumberingAfterBreak="0">
    <w:nsid w:val="1E166D93"/>
    <w:multiLevelType w:val="hybridMultilevel"/>
    <w:tmpl w:val="BB80C532"/>
    <w:lvl w:ilvl="0" w:tplc="0408000F">
      <w:start w:val="1"/>
      <w:numFmt w:val="decimal"/>
      <w:lvlText w:val="%1."/>
      <w:lvlJc w:val="left"/>
      <w:pPr>
        <w:ind w:left="1197" w:hanging="360"/>
      </w:pPr>
    </w:lvl>
    <w:lvl w:ilvl="1" w:tplc="04080019" w:tentative="1">
      <w:start w:val="1"/>
      <w:numFmt w:val="lowerLetter"/>
      <w:lvlText w:val="%2."/>
      <w:lvlJc w:val="left"/>
      <w:pPr>
        <w:ind w:left="1917" w:hanging="360"/>
      </w:pPr>
    </w:lvl>
    <w:lvl w:ilvl="2" w:tplc="0408001B" w:tentative="1">
      <w:start w:val="1"/>
      <w:numFmt w:val="lowerRoman"/>
      <w:lvlText w:val="%3."/>
      <w:lvlJc w:val="right"/>
      <w:pPr>
        <w:ind w:left="2637" w:hanging="180"/>
      </w:pPr>
    </w:lvl>
    <w:lvl w:ilvl="3" w:tplc="0408000F" w:tentative="1">
      <w:start w:val="1"/>
      <w:numFmt w:val="decimal"/>
      <w:lvlText w:val="%4."/>
      <w:lvlJc w:val="left"/>
      <w:pPr>
        <w:ind w:left="3357" w:hanging="360"/>
      </w:pPr>
    </w:lvl>
    <w:lvl w:ilvl="4" w:tplc="04080019" w:tentative="1">
      <w:start w:val="1"/>
      <w:numFmt w:val="lowerLetter"/>
      <w:lvlText w:val="%5."/>
      <w:lvlJc w:val="left"/>
      <w:pPr>
        <w:ind w:left="4077" w:hanging="360"/>
      </w:pPr>
    </w:lvl>
    <w:lvl w:ilvl="5" w:tplc="0408001B" w:tentative="1">
      <w:start w:val="1"/>
      <w:numFmt w:val="lowerRoman"/>
      <w:lvlText w:val="%6."/>
      <w:lvlJc w:val="right"/>
      <w:pPr>
        <w:ind w:left="4797" w:hanging="180"/>
      </w:pPr>
    </w:lvl>
    <w:lvl w:ilvl="6" w:tplc="0408000F" w:tentative="1">
      <w:start w:val="1"/>
      <w:numFmt w:val="decimal"/>
      <w:lvlText w:val="%7."/>
      <w:lvlJc w:val="left"/>
      <w:pPr>
        <w:ind w:left="5517" w:hanging="360"/>
      </w:pPr>
    </w:lvl>
    <w:lvl w:ilvl="7" w:tplc="04080019" w:tentative="1">
      <w:start w:val="1"/>
      <w:numFmt w:val="lowerLetter"/>
      <w:lvlText w:val="%8."/>
      <w:lvlJc w:val="left"/>
      <w:pPr>
        <w:ind w:left="6237" w:hanging="360"/>
      </w:pPr>
    </w:lvl>
    <w:lvl w:ilvl="8" w:tplc="0408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" w15:restartNumberingAfterBreak="0">
    <w:nsid w:val="27812BE1"/>
    <w:multiLevelType w:val="hybridMultilevel"/>
    <w:tmpl w:val="35FA352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927664"/>
    <w:multiLevelType w:val="hybridMultilevel"/>
    <w:tmpl w:val="4B6264E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D75BE"/>
    <w:multiLevelType w:val="hybridMultilevel"/>
    <w:tmpl w:val="7CCAD2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E472A"/>
    <w:multiLevelType w:val="hybridMultilevel"/>
    <w:tmpl w:val="B30EBCD2"/>
    <w:lvl w:ilvl="0" w:tplc="0408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43850009"/>
    <w:multiLevelType w:val="hybridMultilevel"/>
    <w:tmpl w:val="05BAF4C0"/>
    <w:lvl w:ilvl="0" w:tplc="F690B2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8C0B16"/>
    <w:multiLevelType w:val="hybridMultilevel"/>
    <w:tmpl w:val="FF2E1660"/>
    <w:lvl w:ilvl="0" w:tplc="C4E0541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547C68D8"/>
    <w:multiLevelType w:val="hybridMultilevel"/>
    <w:tmpl w:val="E89642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E4E0E"/>
    <w:multiLevelType w:val="hybridMultilevel"/>
    <w:tmpl w:val="89A28768"/>
    <w:lvl w:ilvl="0" w:tplc="0408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1" w15:restartNumberingAfterBreak="0">
    <w:nsid w:val="642A6C5D"/>
    <w:multiLevelType w:val="hybridMultilevel"/>
    <w:tmpl w:val="F0AED7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E3CFC"/>
    <w:multiLevelType w:val="hybridMultilevel"/>
    <w:tmpl w:val="E10080EA"/>
    <w:lvl w:ilvl="0" w:tplc="04080011">
      <w:start w:val="1"/>
      <w:numFmt w:val="decimal"/>
      <w:lvlText w:val="%1)"/>
      <w:lvlJc w:val="left"/>
      <w:pPr>
        <w:ind w:left="1117" w:hanging="360"/>
      </w:pPr>
    </w:lvl>
    <w:lvl w:ilvl="1" w:tplc="04080019" w:tentative="1">
      <w:start w:val="1"/>
      <w:numFmt w:val="lowerLetter"/>
      <w:lvlText w:val="%2."/>
      <w:lvlJc w:val="left"/>
      <w:pPr>
        <w:ind w:left="1837" w:hanging="360"/>
      </w:pPr>
    </w:lvl>
    <w:lvl w:ilvl="2" w:tplc="0408001B" w:tentative="1">
      <w:start w:val="1"/>
      <w:numFmt w:val="lowerRoman"/>
      <w:lvlText w:val="%3."/>
      <w:lvlJc w:val="right"/>
      <w:pPr>
        <w:ind w:left="2557" w:hanging="180"/>
      </w:pPr>
    </w:lvl>
    <w:lvl w:ilvl="3" w:tplc="0408000F" w:tentative="1">
      <w:start w:val="1"/>
      <w:numFmt w:val="decimal"/>
      <w:lvlText w:val="%4."/>
      <w:lvlJc w:val="left"/>
      <w:pPr>
        <w:ind w:left="3277" w:hanging="360"/>
      </w:pPr>
    </w:lvl>
    <w:lvl w:ilvl="4" w:tplc="04080019" w:tentative="1">
      <w:start w:val="1"/>
      <w:numFmt w:val="lowerLetter"/>
      <w:lvlText w:val="%5."/>
      <w:lvlJc w:val="left"/>
      <w:pPr>
        <w:ind w:left="3997" w:hanging="360"/>
      </w:pPr>
    </w:lvl>
    <w:lvl w:ilvl="5" w:tplc="0408001B" w:tentative="1">
      <w:start w:val="1"/>
      <w:numFmt w:val="lowerRoman"/>
      <w:lvlText w:val="%6."/>
      <w:lvlJc w:val="right"/>
      <w:pPr>
        <w:ind w:left="4717" w:hanging="180"/>
      </w:pPr>
    </w:lvl>
    <w:lvl w:ilvl="6" w:tplc="0408000F" w:tentative="1">
      <w:start w:val="1"/>
      <w:numFmt w:val="decimal"/>
      <w:lvlText w:val="%7."/>
      <w:lvlJc w:val="left"/>
      <w:pPr>
        <w:ind w:left="5437" w:hanging="360"/>
      </w:pPr>
    </w:lvl>
    <w:lvl w:ilvl="7" w:tplc="04080019" w:tentative="1">
      <w:start w:val="1"/>
      <w:numFmt w:val="lowerLetter"/>
      <w:lvlText w:val="%8."/>
      <w:lvlJc w:val="left"/>
      <w:pPr>
        <w:ind w:left="6157" w:hanging="360"/>
      </w:pPr>
    </w:lvl>
    <w:lvl w:ilvl="8" w:tplc="0408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6E23169B"/>
    <w:multiLevelType w:val="hybridMultilevel"/>
    <w:tmpl w:val="D0CEE76A"/>
    <w:lvl w:ilvl="0" w:tplc="0408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4" w15:restartNumberingAfterBreak="0">
    <w:nsid w:val="6F6C527C"/>
    <w:multiLevelType w:val="hybridMultilevel"/>
    <w:tmpl w:val="35FA352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5B6160C"/>
    <w:multiLevelType w:val="hybridMultilevel"/>
    <w:tmpl w:val="91109238"/>
    <w:lvl w:ilvl="0" w:tplc="9B2A0B0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779C7CF1"/>
    <w:multiLevelType w:val="hybridMultilevel"/>
    <w:tmpl w:val="E8465086"/>
    <w:lvl w:ilvl="0" w:tplc="0408000F">
      <w:start w:val="1"/>
      <w:numFmt w:val="decimal"/>
      <w:lvlText w:val="%1."/>
      <w:lvlJc w:val="left"/>
      <w:pPr>
        <w:ind w:left="1117" w:hanging="360"/>
      </w:pPr>
    </w:lvl>
    <w:lvl w:ilvl="1" w:tplc="04080019" w:tentative="1">
      <w:start w:val="1"/>
      <w:numFmt w:val="lowerLetter"/>
      <w:lvlText w:val="%2."/>
      <w:lvlJc w:val="left"/>
      <w:pPr>
        <w:ind w:left="1837" w:hanging="360"/>
      </w:pPr>
    </w:lvl>
    <w:lvl w:ilvl="2" w:tplc="0408001B" w:tentative="1">
      <w:start w:val="1"/>
      <w:numFmt w:val="lowerRoman"/>
      <w:lvlText w:val="%3."/>
      <w:lvlJc w:val="right"/>
      <w:pPr>
        <w:ind w:left="2557" w:hanging="180"/>
      </w:pPr>
    </w:lvl>
    <w:lvl w:ilvl="3" w:tplc="0408000F" w:tentative="1">
      <w:start w:val="1"/>
      <w:numFmt w:val="decimal"/>
      <w:lvlText w:val="%4."/>
      <w:lvlJc w:val="left"/>
      <w:pPr>
        <w:ind w:left="3277" w:hanging="360"/>
      </w:pPr>
    </w:lvl>
    <w:lvl w:ilvl="4" w:tplc="04080019" w:tentative="1">
      <w:start w:val="1"/>
      <w:numFmt w:val="lowerLetter"/>
      <w:lvlText w:val="%5."/>
      <w:lvlJc w:val="left"/>
      <w:pPr>
        <w:ind w:left="3997" w:hanging="360"/>
      </w:pPr>
    </w:lvl>
    <w:lvl w:ilvl="5" w:tplc="0408001B" w:tentative="1">
      <w:start w:val="1"/>
      <w:numFmt w:val="lowerRoman"/>
      <w:lvlText w:val="%6."/>
      <w:lvlJc w:val="right"/>
      <w:pPr>
        <w:ind w:left="4717" w:hanging="180"/>
      </w:pPr>
    </w:lvl>
    <w:lvl w:ilvl="6" w:tplc="0408000F" w:tentative="1">
      <w:start w:val="1"/>
      <w:numFmt w:val="decimal"/>
      <w:lvlText w:val="%7."/>
      <w:lvlJc w:val="left"/>
      <w:pPr>
        <w:ind w:left="5437" w:hanging="360"/>
      </w:pPr>
    </w:lvl>
    <w:lvl w:ilvl="7" w:tplc="04080019" w:tentative="1">
      <w:start w:val="1"/>
      <w:numFmt w:val="lowerLetter"/>
      <w:lvlText w:val="%8."/>
      <w:lvlJc w:val="left"/>
      <w:pPr>
        <w:ind w:left="6157" w:hanging="360"/>
      </w:pPr>
    </w:lvl>
    <w:lvl w:ilvl="8" w:tplc="0408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791D11D6"/>
    <w:multiLevelType w:val="hybridMultilevel"/>
    <w:tmpl w:val="E186636A"/>
    <w:lvl w:ilvl="0" w:tplc="0408000F">
      <w:start w:val="1"/>
      <w:numFmt w:val="decimal"/>
      <w:lvlText w:val="%1."/>
      <w:lvlJc w:val="left"/>
      <w:pPr>
        <w:ind w:left="1117" w:hanging="360"/>
      </w:pPr>
    </w:lvl>
    <w:lvl w:ilvl="1" w:tplc="04080019" w:tentative="1">
      <w:start w:val="1"/>
      <w:numFmt w:val="lowerLetter"/>
      <w:lvlText w:val="%2."/>
      <w:lvlJc w:val="left"/>
      <w:pPr>
        <w:ind w:left="1837" w:hanging="360"/>
      </w:pPr>
    </w:lvl>
    <w:lvl w:ilvl="2" w:tplc="0408001B" w:tentative="1">
      <w:start w:val="1"/>
      <w:numFmt w:val="lowerRoman"/>
      <w:lvlText w:val="%3."/>
      <w:lvlJc w:val="right"/>
      <w:pPr>
        <w:ind w:left="2557" w:hanging="180"/>
      </w:pPr>
    </w:lvl>
    <w:lvl w:ilvl="3" w:tplc="0408000F" w:tentative="1">
      <w:start w:val="1"/>
      <w:numFmt w:val="decimal"/>
      <w:lvlText w:val="%4."/>
      <w:lvlJc w:val="left"/>
      <w:pPr>
        <w:ind w:left="3277" w:hanging="360"/>
      </w:pPr>
    </w:lvl>
    <w:lvl w:ilvl="4" w:tplc="04080019" w:tentative="1">
      <w:start w:val="1"/>
      <w:numFmt w:val="lowerLetter"/>
      <w:lvlText w:val="%5."/>
      <w:lvlJc w:val="left"/>
      <w:pPr>
        <w:ind w:left="3997" w:hanging="360"/>
      </w:pPr>
    </w:lvl>
    <w:lvl w:ilvl="5" w:tplc="0408001B" w:tentative="1">
      <w:start w:val="1"/>
      <w:numFmt w:val="lowerRoman"/>
      <w:lvlText w:val="%6."/>
      <w:lvlJc w:val="right"/>
      <w:pPr>
        <w:ind w:left="4717" w:hanging="180"/>
      </w:pPr>
    </w:lvl>
    <w:lvl w:ilvl="6" w:tplc="0408000F" w:tentative="1">
      <w:start w:val="1"/>
      <w:numFmt w:val="decimal"/>
      <w:lvlText w:val="%7."/>
      <w:lvlJc w:val="left"/>
      <w:pPr>
        <w:ind w:left="5437" w:hanging="360"/>
      </w:pPr>
    </w:lvl>
    <w:lvl w:ilvl="7" w:tplc="04080019" w:tentative="1">
      <w:start w:val="1"/>
      <w:numFmt w:val="lowerLetter"/>
      <w:lvlText w:val="%8."/>
      <w:lvlJc w:val="left"/>
      <w:pPr>
        <w:ind w:left="6157" w:hanging="360"/>
      </w:pPr>
    </w:lvl>
    <w:lvl w:ilvl="8" w:tplc="0408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8" w15:restartNumberingAfterBreak="0">
    <w:nsid w:val="7B3F6853"/>
    <w:multiLevelType w:val="hybridMultilevel"/>
    <w:tmpl w:val="FCA86898"/>
    <w:lvl w:ilvl="0" w:tplc="0408000F">
      <w:start w:val="1"/>
      <w:numFmt w:val="decimal"/>
      <w:lvlText w:val="%1."/>
      <w:lvlJc w:val="left"/>
      <w:pPr>
        <w:ind w:left="799" w:hanging="360"/>
      </w:pPr>
    </w:lvl>
    <w:lvl w:ilvl="1" w:tplc="04080019" w:tentative="1">
      <w:start w:val="1"/>
      <w:numFmt w:val="lowerLetter"/>
      <w:lvlText w:val="%2."/>
      <w:lvlJc w:val="left"/>
      <w:pPr>
        <w:ind w:left="1519" w:hanging="360"/>
      </w:pPr>
    </w:lvl>
    <w:lvl w:ilvl="2" w:tplc="0408001B" w:tentative="1">
      <w:start w:val="1"/>
      <w:numFmt w:val="lowerRoman"/>
      <w:lvlText w:val="%3."/>
      <w:lvlJc w:val="right"/>
      <w:pPr>
        <w:ind w:left="2239" w:hanging="180"/>
      </w:pPr>
    </w:lvl>
    <w:lvl w:ilvl="3" w:tplc="0408000F" w:tentative="1">
      <w:start w:val="1"/>
      <w:numFmt w:val="decimal"/>
      <w:lvlText w:val="%4."/>
      <w:lvlJc w:val="left"/>
      <w:pPr>
        <w:ind w:left="2959" w:hanging="360"/>
      </w:pPr>
    </w:lvl>
    <w:lvl w:ilvl="4" w:tplc="04080019" w:tentative="1">
      <w:start w:val="1"/>
      <w:numFmt w:val="lowerLetter"/>
      <w:lvlText w:val="%5."/>
      <w:lvlJc w:val="left"/>
      <w:pPr>
        <w:ind w:left="3679" w:hanging="360"/>
      </w:pPr>
    </w:lvl>
    <w:lvl w:ilvl="5" w:tplc="0408001B" w:tentative="1">
      <w:start w:val="1"/>
      <w:numFmt w:val="lowerRoman"/>
      <w:lvlText w:val="%6."/>
      <w:lvlJc w:val="right"/>
      <w:pPr>
        <w:ind w:left="4399" w:hanging="180"/>
      </w:pPr>
    </w:lvl>
    <w:lvl w:ilvl="6" w:tplc="0408000F" w:tentative="1">
      <w:start w:val="1"/>
      <w:numFmt w:val="decimal"/>
      <w:lvlText w:val="%7."/>
      <w:lvlJc w:val="left"/>
      <w:pPr>
        <w:ind w:left="5119" w:hanging="360"/>
      </w:pPr>
    </w:lvl>
    <w:lvl w:ilvl="7" w:tplc="04080019" w:tentative="1">
      <w:start w:val="1"/>
      <w:numFmt w:val="lowerLetter"/>
      <w:lvlText w:val="%8."/>
      <w:lvlJc w:val="left"/>
      <w:pPr>
        <w:ind w:left="5839" w:hanging="360"/>
      </w:pPr>
    </w:lvl>
    <w:lvl w:ilvl="8" w:tplc="0408001B" w:tentative="1">
      <w:start w:val="1"/>
      <w:numFmt w:val="lowerRoman"/>
      <w:lvlText w:val="%9."/>
      <w:lvlJc w:val="right"/>
      <w:pPr>
        <w:ind w:left="6559" w:hanging="180"/>
      </w:p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4"/>
  </w:num>
  <w:num w:numId="5">
    <w:abstractNumId w:val="3"/>
  </w:num>
  <w:num w:numId="6">
    <w:abstractNumId w:val="16"/>
  </w:num>
  <w:num w:numId="7">
    <w:abstractNumId w:val="5"/>
  </w:num>
  <w:num w:numId="8">
    <w:abstractNumId w:val="12"/>
  </w:num>
  <w:num w:numId="9">
    <w:abstractNumId w:val="17"/>
  </w:num>
  <w:num w:numId="10">
    <w:abstractNumId w:val="0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8"/>
  </w:num>
  <w:num w:numId="16">
    <w:abstractNumId w:val="9"/>
  </w:num>
  <w:num w:numId="17">
    <w:abstractNumId w:val="4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20"/>
    <w:rsid w:val="00017F8F"/>
    <w:rsid w:val="000252CD"/>
    <w:rsid w:val="000269A4"/>
    <w:rsid w:val="00034745"/>
    <w:rsid w:val="00050D00"/>
    <w:rsid w:val="00051B66"/>
    <w:rsid w:val="00054311"/>
    <w:rsid w:val="0005687A"/>
    <w:rsid w:val="00062873"/>
    <w:rsid w:val="00062CB9"/>
    <w:rsid w:val="00072045"/>
    <w:rsid w:val="00074995"/>
    <w:rsid w:val="000774D0"/>
    <w:rsid w:val="00082C65"/>
    <w:rsid w:val="000852B7"/>
    <w:rsid w:val="00086729"/>
    <w:rsid w:val="000959D6"/>
    <w:rsid w:val="000967AF"/>
    <w:rsid w:val="000A72F1"/>
    <w:rsid w:val="000B6A54"/>
    <w:rsid w:val="000C312F"/>
    <w:rsid w:val="000D1F93"/>
    <w:rsid w:val="000D33D2"/>
    <w:rsid w:val="000D4542"/>
    <w:rsid w:val="000D4E89"/>
    <w:rsid w:val="000D6C46"/>
    <w:rsid w:val="000F05ED"/>
    <w:rsid w:val="000F0936"/>
    <w:rsid w:val="001112D0"/>
    <w:rsid w:val="001172C0"/>
    <w:rsid w:val="00125BDE"/>
    <w:rsid w:val="00130F07"/>
    <w:rsid w:val="001313B6"/>
    <w:rsid w:val="00156823"/>
    <w:rsid w:val="00161B37"/>
    <w:rsid w:val="001631E5"/>
    <w:rsid w:val="00170378"/>
    <w:rsid w:val="00173B7F"/>
    <w:rsid w:val="0019113B"/>
    <w:rsid w:val="00192C9E"/>
    <w:rsid w:val="001965C9"/>
    <w:rsid w:val="001A0E6D"/>
    <w:rsid w:val="001A2169"/>
    <w:rsid w:val="001A28D8"/>
    <w:rsid w:val="001A5F27"/>
    <w:rsid w:val="001C012D"/>
    <w:rsid w:val="001C06D7"/>
    <w:rsid w:val="001C72FA"/>
    <w:rsid w:val="001D25F3"/>
    <w:rsid w:val="001D3DE2"/>
    <w:rsid w:val="001D6B24"/>
    <w:rsid w:val="001E3745"/>
    <w:rsid w:val="00201076"/>
    <w:rsid w:val="00204242"/>
    <w:rsid w:val="00212B0B"/>
    <w:rsid w:val="00217BB2"/>
    <w:rsid w:val="00221435"/>
    <w:rsid w:val="00241855"/>
    <w:rsid w:val="00241AB6"/>
    <w:rsid w:val="00262DB8"/>
    <w:rsid w:val="002808DE"/>
    <w:rsid w:val="002917A1"/>
    <w:rsid w:val="00291C5B"/>
    <w:rsid w:val="0029270A"/>
    <w:rsid w:val="002A2839"/>
    <w:rsid w:val="002B4D47"/>
    <w:rsid w:val="002E4BD2"/>
    <w:rsid w:val="002E5E9C"/>
    <w:rsid w:val="002F02C0"/>
    <w:rsid w:val="00304CBF"/>
    <w:rsid w:val="00307506"/>
    <w:rsid w:val="003116BB"/>
    <w:rsid w:val="003245E4"/>
    <w:rsid w:val="003411B0"/>
    <w:rsid w:val="00352F7D"/>
    <w:rsid w:val="00364C62"/>
    <w:rsid w:val="00372D01"/>
    <w:rsid w:val="00373CF6"/>
    <w:rsid w:val="00373D6E"/>
    <w:rsid w:val="003976B4"/>
    <w:rsid w:val="003A3449"/>
    <w:rsid w:val="003A367A"/>
    <w:rsid w:val="003A37EB"/>
    <w:rsid w:val="003B3996"/>
    <w:rsid w:val="003C33DA"/>
    <w:rsid w:val="003D49AC"/>
    <w:rsid w:val="003D4C3C"/>
    <w:rsid w:val="003E01EB"/>
    <w:rsid w:val="003E40D7"/>
    <w:rsid w:val="003E77B1"/>
    <w:rsid w:val="003F15B6"/>
    <w:rsid w:val="00404CFA"/>
    <w:rsid w:val="00414097"/>
    <w:rsid w:val="00422123"/>
    <w:rsid w:val="004273AC"/>
    <w:rsid w:val="00430924"/>
    <w:rsid w:val="00432395"/>
    <w:rsid w:val="00433C9F"/>
    <w:rsid w:val="004372E1"/>
    <w:rsid w:val="004424B6"/>
    <w:rsid w:val="0045397C"/>
    <w:rsid w:val="004547EB"/>
    <w:rsid w:val="00455B48"/>
    <w:rsid w:val="00470AC3"/>
    <w:rsid w:val="00486D47"/>
    <w:rsid w:val="0049043C"/>
    <w:rsid w:val="00491390"/>
    <w:rsid w:val="00491F0A"/>
    <w:rsid w:val="004A0AD6"/>
    <w:rsid w:val="004A53CE"/>
    <w:rsid w:val="004A55EE"/>
    <w:rsid w:val="004B0A09"/>
    <w:rsid w:val="004B2582"/>
    <w:rsid w:val="004B7DBB"/>
    <w:rsid w:val="004C008B"/>
    <w:rsid w:val="004C5AF1"/>
    <w:rsid w:val="004C7CA9"/>
    <w:rsid w:val="004D634B"/>
    <w:rsid w:val="004E2677"/>
    <w:rsid w:val="004E4CA1"/>
    <w:rsid w:val="004F4BF0"/>
    <w:rsid w:val="0051341F"/>
    <w:rsid w:val="00513D21"/>
    <w:rsid w:val="005201C0"/>
    <w:rsid w:val="005206FB"/>
    <w:rsid w:val="005248DF"/>
    <w:rsid w:val="0052660B"/>
    <w:rsid w:val="00531EE8"/>
    <w:rsid w:val="005427E9"/>
    <w:rsid w:val="005430E0"/>
    <w:rsid w:val="00547347"/>
    <w:rsid w:val="00552CCD"/>
    <w:rsid w:val="005557B9"/>
    <w:rsid w:val="00563CED"/>
    <w:rsid w:val="00591A94"/>
    <w:rsid w:val="00593CE6"/>
    <w:rsid w:val="00596371"/>
    <w:rsid w:val="00596806"/>
    <w:rsid w:val="005A006F"/>
    <w:rsid w:val="005A0A49"/>
    <w:rsid w:val="005A5A6E"/>
    <w:rsid w:val="005A7651"/>
    <w:rsid w:val="005C22DC"/>
    <w:rsid w:val="005C5930"/>
    <w:rsid w:val="005D1E8A"/>
    <w:rsid w:val="005E3B0C"/>
    <w:rsid w:val="005E4900"/>
    <w:rsid w:val="005E6FD9"/>
    <w:rsid w:val="005F236B"/>
    <w:rsid w:val="005F279F"/>
    <w:rsid w:val="005F6304"/>
    <w:rsid w:val="006038D8"/>
    <w:rsid w:val="00605155"/>
    <w:rsid w:val="00606630"/>
    <w:rsid w:val="0060726A"/>
    <w:rsid w:val="00610399"/>
    <w:rsid w:val="00610668"/>
    <w:rsid w:val="006130DD"/>
    <w:rsid w:val="006169E9"/>
    <w:rsid w:val="00620054"/>
    <w:rsid w:val="00630B48"/>
    <w:rsid w:val="00631E90"/>
    <w:rsid w:val="0063254D"/>
    <w:rsid w:val="0064361C"/>
    <w:rsid w:val="006449C2"/>
    <w:rsid w:val="00645560"/>
    <w:rsid w:val="00650A47"/>
    <w:rsid w:val="006651E3"/>
    <w:rsid w:val="00674C92"/>
    <w:rsid w:val="00685A99"/>
    <w:rsid w:val="00686E1E"/>
    <w:rsid w:val="0068731C"/>
    <w:rsid w:val="006903B6"/>
    <w:rsid w:val="00691C23"/>
    <w:rsid w:val="00692829"/>
    <w:rsid w:val="006962A0"/>
    <w:rsid w:val="00696DD0"/>
    <w:rsid w:val="006A1B1A"/>
    <w:rsid w:val="006A2A4E"/>
    <w:rsid w:val="006D0684"/>
    <w:rsid w:val="006D0D58"/>
    <w:rsid w:val="006D6AB0"/>
    <w:rsid w:val="006D788D"/>
    <w:rsid w:val="006E429A"/>
    <w:rsid w:val="006F52C2"/>
    <w:rsid w:val="006F7867"/>
    <w:rsid w:val="006F7E16"/>
    <w:rsid w:val="0070237A"/>
    <w:rsid w:val="00711382"/>
    <w:rsid w:val="00711EA3"/>
    <w:rsid w:val="00727882"/>
    <w:rsid w:val="00745908"/>
    <w:rsid w:val="007559D1"/>
    <w:rsid w:val="007622C5"/>
    <w:rsid w:val="00767257"/>
    <w:rsid w:val="007811D6"/>
    <w:rsid w:val="007819AD"/>
    <w:rsid w:val="007820A1"/>
    <w:rsid w:val="007864C7"/>
    <w:rsid w:val="00787357"/>
    <w:rsid w:val="00796861"/>
    <w:rsid w:val="007A09D1"/>
    <w:rsid w:val="007A2555"/>
    <w:rsid w:val="007B06E7"/>
    <w:rsid w:val="007C030C"/>
    <w:rsid w:val="007E415C"/>
    <w:rsid w:val="007F38FE"/>
    <w:rsid w:val="00805DD5"/>
    <w:rsid w:val="00811D83"/>
    <w:rsid w:val="00813CC4"/>
    <w:rsid w:val="00817A73"/>
    <w:rsid w:val="00817E02"/>
    <w:rsid w:val="008213A2"/>
    <w:rsid w:val="00822B9E"/>
    <w:rsid w:val="00825EC0"/>
    <w:rsid w:val="00840834"/>
    <w:rsid w:val="00842BC9"/>
    <w:rsid w:val="008505A1"/>
    <w:rsid w:val="0085170C"/>
    <w:rsid w:val="008526FA"/>
    <w:rsid w:val="00852ADE"/>
    <w:rsid w:val="00855F3C"/>
    <w:rsid w:val="00861787"/>
    <w:rsid w:val="00866A09"/>
    <w:rsid w:val="008670CF"/>
    <w:rsid w:val="00882890"/>
    <w:rsid w:val="00895C63"/>
    <w:rsid w:val="008A0280"/>
    <w:rsid w:val="008A060F"/>
    <w:rsid w:val="008C577D"/>
    <w:rsid w:val="008D3854"/>
    <w:rsid w:val="008D40CE"/>
    <w:rsid w:val="008D4D2C"/>
    <w:rsid w:val="008D50EC"/>
    <w:rsid w:val="008E0056"/>
    <w:rsid w:val="008F5934"/>
    <w:rsid w:val="009016FD"/>
    <w:rsid w:val="00930D50"/>
    <w:rsid w:val="00930F8B"/>
    <w:rsid w:val="00947639"/>
    <w:rsid w:val="00947C2A"/>
    <w:rsid w:val="00947DEB"/>
    <w:rsid w:val="00964636"/>
    <w:rsid w:val="00964A5C"/>
    <w:rsid w:val="009669BB"/>
    <w:rsid w:val="00966ADC"/>
    <w:rsid w:val="00970252"/>
    <w:rsid w:val="00973F05"/>
    <w:rsid w:val="00974CEE"/>
    <w:rsid w:val="009817AA"/>
    <w:rsid w:val="00992328"/>
    <w:rsid w:val="009A1828"/>
    <w:rsid w:val="009A2BAD"/>
    <w:rsid w:val="009A37DC"/>
    <w:rsid w:val="009B7EAC"/>
    <w:rsid w:val="009C07D9"/>
    <w:rsid w:val="009C59A0"/>
    <w:rsid w:val="009E0314"/>
    <w:rsid w:val="009E0DE5"/>
    <w:rsid w:val="009E3CE0"/>
    <w:rsid w:val="009E4266"/>
    <w:rsid w:val="009E4439"/>
    <w:rsid w:val="009F148D"/>
    <w:rsid w:val="009F3914"/>
    <w:rsid w:val="009F4509"/>
    <w:rsid w:val="00A00E1D"/>
    <w:rsid w:val="00A06524"/>
    <w:rsid w:val="00A118D8"/>
    <w:rsid w:val="00A1333F"/>
    <w:rsid w:val="00A15339"/>
    <w:rsid w:val="00A22F3E"/>
    <w:rsid w:val="00A32849"/>
    <w:rsid w:val="00A32B55"/>
    <w:rsid w:val="00A3547A"/>
    <w:rsid w:val="00A5195B"/>
    <w:rsid w:val="00A71A46"/>
    <w:rsid w:val="00A73686"/>
    <w:rsid w:val="00A82785"/>
    <w:rsid w:val="00A96939"/>
    <w:rsid w:val="00AA1DDF"/>
    <w:rsid w:val="00AC7086"/>
    <w:rsid w:val="00AF410C"/>
    <w:rsid w:val="00B11993"/>
    <w:rsid w:val="00B1203E"/>
    <w:rsid w:val="00B120D5"/>
    <w:rsid w:val="00B351B3"/>
    <w:rsid w:val="00B36B9B"/>
    <w:rsid w:val="00B40D1D"/>
    <w:rsid w:val="00B44865"/>
    <w:rsid w:val="00B54ADF"/>
    <w:rsid w:val="00B570DD"/>
    <w:rsid w:val="00B57CDC"/>
    <w:rsid w:val="00B61633"/>
    <w:rsid w:val="00B702D6"/>
    <w:rsid w:val="00B734F2"/>
    <w:rsid w:val="00B91459"/>
    <w:rsid w:val="00BA37F3"/>
    <w:rsid w:val="00BB2200"/>
    <w:rsid w:val="00BC12A5"/>
    <w:rsid w:val="00BD7050"/>
    <w:rsid w:val="00BE726B"/>
    <w:rsid w:val="00BF1D5B"/>
    <w:rsid w:val="00BF2D64"/>
    <w:rsid w:val="00C0189D"/>
    <w:rsid w:val="00C03220"/>
    <w:rsid w:val="00C04861"/>
    <w:rsid w:val="00C102D6"/>
    <w:rsid w:val="00C25FD0"/>
    <w:rsid w:val="00C4090D"/>
    <w:rsid w:val="00C4652F"/>
    <w:rsid w:val="00C642C9"/>
    <w:rsid w:val="00C646C5"/>
    <w:rsid w:val="00C92584"/>
    <w:rsid w:val="00CA2FC8"/>
    <w:rsid w:val="00CA7231"/>
    <w:rsid w:val="00CC118F"/>
    <w:rsid w:val="00CC1411"/>
    <w:rsid w:val="00CF0692"/>
    <w:rsid w:val="00CF262C"/>
    <w:rsid w:val="00CF7ECE"/>
    <w:rsid w:val="00D02E8E"/>
    <w:rsid w:val="00D031EE"/>
    <w:rsid w:val="00D12285"/>
    <w:rsid w:val="00D12E7A"/>
    <w:rsid w:val="00D1394B"/>
    <w:rsid w:val="00D14B77"/>
    <w:rsid w:val="00D20754"/>
    <w:rsid w:val="00D46F9A"/>
    <w:rsid w:val="00D5601A"/>
    <w:rsid w:val="00D71655"/>
    <w:rsid w:val="00D72303"/>
    <w:rsid w:val="00D7618D"/>
    <w:rsid w:val="00D80EDD"/>
    <w:rsid w:val="00D812D5"/>
    <w:rsid w:val="00D91458"/>
    <w:rsid w:val="00D93563"/>
    <w:rsid w:val="00DA5262"/>
    <w:rsid w:val="00DB0381"/>
    <w:rsid w:val="00DB09CD"/>
    <w:rsid w:val="00DB0A2B"/>
    <w:rsid w:val="00DB7A0C"/>
    <w:rsid w:val="00DC6CD8"/>
    <w:rsid w:val="00DE063B"/>
    <w:rsid w:val="00DE4D5D"/>
    <w:rsid w:val="00DE724E"/>
    <w:rsid w:val="00DF1584"/>
    <w:rsid w:val="00DF3AB2"/>
    <w:rsid w:val="00DF5ADE"/>
    <w:rsid w:val="00DF64C4"/>
    <w:rsid w:val="00DF6B92"/>
    <w:rsid w:val="00DF74D4"/>
    <w:rsid w:val="00E0305E"/>
    <w:rsid w:val="00E03417"/>
    <w:rsid w:val="00E05567"/>
    <w:rsid w:val="00E212A3"/>
    <w:rsid w:val="00E217DD"/>
    <w:rsid w:val="00E27086"/>
    <w:rsid w:val="00E30632"/>
    <w:rsid w:val="00E33D43"/>
    <w:rsid w:val="00E4042E"/>
    <w:rsid w:val="00E445A3"/>
    <w:rsid w:val="00E50A55"/>
    <w:rsid w:val="00E5348A"/>
    <w:rsid w:val="00E54298"/>
    <w:rsid w:val="00E6034E"/>
    <w:rsid w:val="00E626CD"/>
    <w:rsid w:val="00E64500"/>
    <w:rsid w:val="00E64A1A"/>
    <w:rsid w:val="00E75149"/>
    <w:rsid w:val="00E76EB5"/>
    <w:rsid w:val="00E770A2"/>
    <w:rsid w:val="00E802B1"/>
    <w:rsid w:val="00E90E4E"/>
    <w:rsid w:val="00E91AFB"/>
    <w:rsid w:val="00E9553F"/>
    <w:rsid w:val="00E95E1D"/>
    <w:rsid w:val="00EB199B"/>
    <w:rsid w:val="00EB76E5"/>
    <w:rsid w:val="00EC4323"/>
    <w:rsid w:val="00EC69AC"/>
    <w:rsid w:val="00ED3F77"/>
    <w:rsid w:val="00ED60A9"/>
    <w:rsid w:val="00EF3C55"/>
    <w:rsid w:val="00F057EA"/>
    <w:rsid w:val="00F06A79"/>
    <w:rsid w:val="00F11DD2"/>
    <w:rsid w:val="00F1228C"/>
    <w:rsid w:val="00F131C2"/>
    <w:rsid w:val="00F266D3"/>
    <w:rsid w:val="00F31076"/>
    <w:rsid w:val="00F406E5"/>
    <w:rsid w:val="00F4284B"/>
    <w:rsid w:val="00F43B88"/>
    <w:rsid w:val="00F4496C"/>
    <w:rsid w:val="00F52ECB"/>
    <w:rsid w:val="00F608D3"/>
    <w:rsid w:val="00F71E35"/>
    <w:rsid w:val="00F7423C"/>
    <w:rsid w:val="00F9719D"/>
    <w:rsid w:val="00FA10C1"/>
    <w:rsid w:val="00FA32F4"/>
    <w:rsid w:val="00FB48D2"/>
    <w:rsid w:val="00FB4A55"/>
    <w:rsid w:val="00FB6CEB"/>
    <w:rsid w:val="00FD5CA2"/>
    <w:rsid w:val="00FE01F9"/>
    <w:rsid w:val="00FE2BAC"/>
    <w:rsid w:val="00FE6035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FC47C"/>
  <w15:docId w15:val="{5FD6E44A-8392-4B45-879D-46DE36EB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7820A1"/>
    <w:rPr>
      <w:sz w:val="24"/>
      <w:szCs w:val="24"/>
    </w:rPr>
  </w:style>
  <w:style w:type="paragraph" w:styleId="1">
    <w:name w:val="heading 1"/>
    <w:basedOn w:val="a"/>
    <w:next w:val="a"/>
    <w:qFormat/>
    <w:rsid w:val="007820A1"/>
    <w:pPr>
      <w:keepNext/>
      <w:jc w:val="both"/>
      <w:outlineLvl w:val="0"/>
    </w:pPr>
    <w:rPr>
      <w:rFonts w:ascii="Arial Narrow" w:hAnsi="Arial Narrow"/>
      <w:u w:val="single"/>
    </w:rPr>
  </w:style>
  <w:style w:type="paragraph" w:styleId="2">
    <w:name w:val="heading 2"/>
    <w:basedOn w:val="a"/>
    <w:next w:val="a"/>
    <w:qFormat/>
    <w:rsid w:val="007820A1"/>
    <w:pPr>
      <w:keepNext/>
      <w:jc w:val="center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7820A1"/>
    <w:pPr>
      <w:keepNext/>
      <w:jc w:val="both"/>
      <w:outlineLvl w:val="2"/>
    </w:pPr>
    <w:rPr>
      <w:szCs w:val="20"/>
    </w:rPr>
  </w:style>
  <w:style w:type="paragraph" w:styleId="8">
    <w:name w:val="heading 8"/>
    <w:basedOn w:val="a"/>
    <w:next w:val="a"/>
    <w:link w:val="8Char"/>
    <w:qFormat/>
    <w:rsid w:val="007820A1"/>
    <w:pPr>
      <w:keepNext/>
      <w:jc w:val="both"/>
      <w:outlineLvl w:val="7"/>
    </w:pPr>
    <w:rPr>
      <w:rFonts w:ascii="Arial Narrow" w:hAnsi="Arial Narrow"/>
      <w:b/>
      <w:bCs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820A1"/>
    <w:pPr>
      <w:spacing w:line="360" w:lineRule="auto"/>
      <w:ind w:firstLine="397"/>
      <w:jc w:val="both"/>
    </w:pPr>
    <w:rPr>
      <w:rFonts w:ascii="Arial Narrow" w:hAnsi="Arial Narrow"/>
    </w:rPr>
  </w:style>
  <w:style w:type="paragraph" w:styleId="20">
    <w:name w:val="Body Text Indent 2"/>
    <w:basedOn w:val="a"/>
    <w:rsid w:val="007820A1"/>
    <w:pPr>
      <w:ind w:firstLine="397"/>
    </w:pPr>
    <w:rPr>
      <w:rFonts w:ascii="Arial Narrow" w:hAnsi="Arial Narrow"/>
    </w:rPr>
  </w:style>
  <w:style w:type="table" w:styleId="a4">
    <w:name w:val="Table Elegant"/>
    <w:basedOn w:val="a1"/>
    <w:rsid w:val="00FE730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1"/>
    <w:rsid w:val="00552CC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">
    <w:name w:val="Hyperlink"/>
    <w:rsid w:val="00E90E4E"/>
    <w:rPr>
      <w:color w:val="0000FF"/>
      <w:u w:val="single"/>
    </w:rPr>
  </w:style>
  <w:style w:type="paragraph" w:styleId="a5">
    <w:name w:val="header"/>
    <w:basedOn w:val="a"/>
    <w:link w:val="Char"/>
    <w:rsid w:val="00E90E4E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">
    <w:name w:val="Κεφαλίδα Char"/>
    <w:link w:val="a5"/>
    <w:rsid w:val="00E90E4E"/>
    <w:rPr>
      <w:sz w:val="24"/>
      <w:szCs w:val="24"/>
    </w:rPr>
  </w:style>
  <w:style w:type="paragraph" w:styleId="a6">
    <w:name w:val="footer"/>
    <w:basedOn w:val="a"/>
    <w:link w:val="Char0"/>
    <w:uiPriority w:val="99"/>
    <w:rsid w:val="00E90E4E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0">
    <w:name w:val="Υποσέλιδο Char"/>
    <w:link w:val="a6"/>
    <w:uiPriority w:val="99"/>
    <w:rsid w:val="00E90E4E"/>
    <w:rPr>
      <w:sz w:val="24"/>
      <w:szCs w:val="24"/>
    </w:rPr>
  </w:style>
  <w:style w:type="paragraph" w:customStyle="1" w:styleId="CharCharCharCharCharCharCharChar">
    <w:name w:val="Char Char Char Char Char Char Char Char"/>
    <w:basedOn w:val="a"/>
    <w:rsid w:val="007622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Char1"/>
    <w:rsid w:val="006169E9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7"/>
    <w:rsid w:val="006169E9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F131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2">
    <w:name w:val="Table Simple 2"/>
    <w:basedOn w:val="a1"/>
    <w:rsid w:val="0022143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8Char">
    <w:name w:val="Επικεφαλίδα 8 Char"/>
    <w:link w:val="8"/>
    <w:rsid w:val="00674C92"/>
    <w:rPr>
      <w:rFonts w:ascii="Arial Narrow" w:hAnsi="Arial Narrow"/>
      <w:b/>
      <w:bCs/>
      <w:sz w:val="24"/>
    </w:rPr>
  </w:style>
  <w:style w:type="paragraph" w:styleId="a9">
    <w:name w:val="List Paragraph"/>
    <w:basedOn w:val="a"/>
    <w:uiPriority w:val="34"/>
    <w:qFormat/>
    <w:rsid w:val="00E64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tee.gr/online/afieromata/1998/2026/logo.gi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913;&#928;&#927;&#931;&#932;&#927;&#923;&#919;%20%20&#917;&#915;&#915;&#929;&#913;&#934;&#937;&#925;\&#928;&#929;&#927;&#931;%20%20&#913;&#928;&#927;&#931;&#932;&#927;&#923;&#919;\&#934;&#927;&#929;&#924;&#913;_&#916;&#916;&#917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89F8-5AF7-4342-AC6A-4BFA36ED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ΦΟΡΜΑ_ΔΔΕ.dot</Template>
  <TotalTime>56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Links>
    <vt:vector size="6" baseType="variant">
      <vt:variant>
        <vt:i4>7536682</vt:i4>
      </vt:variant>
      <vt:variant>
        <vt:i4>3218</vt:i4>
      </vt:variant>
      <vt:variant>
        <vt:i4>1025</vt:i4>
      </vt:variant>
      <vt:variant>
        <vt:i4>1</vt:i4>
      </vt:variant>
      <vt:variant>
        <vt:lpwstr>http://www.tee.gr/online/afieromata/1998/2026/logo.gif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ΠΑΠΑΝΑΣΤΑΣΙΟΥ</dc:creator>
  <cp:lastModifiedBy>DDE</cp:lastModifiedBy>
  <cp:revision>18</cp:revision>
  <cp:lastPrinted>2015-10-27T12:33:00Z</cp:lastPrinted>
  <dcterms:created xsi:type="dcterms:W3CDTF">2013-09-03T18:02:00Z</dcterms:created>
  <dcterms:modified xsi:type="dcterms:W3CDTF">2016-07-05T06:31:00Z</dcterms:modified>
</cp:coreProperties>
</file>